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0E" w:rsidRDefault="0038700E" w:rsidP="0003666D">
      <w:pPr>
        <w:tabs>
          <w:tab w:val="left" w:pos="5490"/>
        </w:tabs>
        <w:spacing w:after="0" w:line="227" w:lineRule="atLeas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ab/>
        <w:t xml:space="preserve">Приложение к постановлению                                                                            </w:t>
      </w:r>
    </w:p>
    <w:p w:rsidR="0038700E" w:rsidRDefault="0038700E" w:rsidP="0003666D">
      <w:pPr>
        <w:tabs>
          <w:tab w:val="left" w:pos="5490"/>
        </w:tabs>
        <w:spacing w:after="0" w:line="227" w:lineRule="atLeas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главы Волоколамского</w:t>
      </w:r>
    </w:p>
    <w:p w:rsidR="0038700E" w:rsidRDefault="0038700E" w:rsidP="0003666D">
      <w:pPr>
        <w:tabs>
          <w:tab w:val="left" w:pos="5490"/>
        </w:tabs>
        <w:spacing w:after="0" w:line="227" w:lineRule="atLeas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муниципального района</w:t>
      </w:r>
    </w:p>
    <w:p w:rsidR="0038700E" w:rsidRDefault="0038700E" w:rsidP="0003666D">
      <w:pPr>
        <w:tabs>
          <w:tab w:val="left" w:pos="5490"/>
        </w:tabs>
        <w:spacing w:after="0" w:line="227" w:lineRule="atLeast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               от 02.09.2014 № 1429    </w:t>
      </w:r>
    </w:p>
    <w:p w:rsidR="0038700E" w:rsidRDefault="0038700E" w:rsidP="0003666D">
      <w:pPr>
        <w:spacing w:after="0" w:line="227" w:lineRule="atLeast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Pr="0003666D" w:rsidRDefault="0038700E" w:rsidP="004C5287">
      <w:pPr>
        <w:spacing w:before="100" w:beforeAutospacing="1" w:after="100" w:afterAutospacing="1" w:line="227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Административный регламент по исполнению муниципальной функции«Контроль за обеспечением сохранности автомобильных дорог местного значения вне границ населенных пунктов в границах Волоколамского муниципального района»</w:t>
      </w:r>
    </w:p>
    <w:p w:rsidR="0038700E" w:rsidRPr="0003666D" w:rsidRDefault="0038700E" w:rsidP="008C6902">
      <w:pPr>
        <w:spacing w:before="100" w:beforeAutospacing="1" w:after="100" w:afterAutospacing="1" w:line="255" w:lineRule="atLeast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 </w:t>
      </w:r>
      <w:r w:rsidRPr="0003666D">
        <w:rPr>
          <w:rFonts w:ascii="Arial" w:hAnsi="Arial" w:cs="Arial"/>
          <w:b/>
          <w:sz w:val="24"/>
          <w:szCs w:val="24"/>
          <w:lang w:eastAsia="ru-RU"/>
        </w:rPr>
        <w:t>1. Общие положения</w:t>
      </w:r>
      <w:r w:rsidRPr="0003666D">
        <w:rPr>
          <w:rFonts w:ascii="Arial" w:hAnsi="Arial" w:cs="Arial"/>
          <w:sz w:val="24"/>
          <w:szCs w:val="24"/>
          <w:lang w:eastAsia="ru-RU"/>
        </w:rPr>
        <w:t> </w:t>
      </w:r>
    </w:p>
    <w:p w:rsidR="0038700E" w:rsidRPr="0003666D" w:rsidRDefault="0038700E" w:rsidP="008C6902">
      <w:pPr>
        <w:spacing w:before="100" w:beforeAutospacing="1" w:after="100" w:afterAutospacing="1" w:line="255" w:lineRule="atLeast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1.1. Административный регламент по исполнению муниципальной функции - «Контроль за обеспечением сохранности автомобильных дорог местного значения вне границ населенных пунктов в границах Волоколамского муниципального района» (далее - Регламент) разработан в целях повышения качества исполнения муниципальной функции по осуществлению контроля за обеспечением сохранности автомобильных дорог местного значения вне границ населенных пунктов в границах Волоколамского муниципального района (далее - муниципальная функция) и определяет сроки и последовательность действий (административных процедур) при осуществлении муниципальной функции.</w:t>
      </w:r>
    </w:p>
    <w:p w:rsidR="0038700E" w:rsidRPr="0003666D" w:rsidRDefault="0038700E" w:rsidP="008C6902">
      <w:pPr>
        <w:spacing w:before="100" w:beforeAutospacing="1" w:after="100" w:afterAutospacing="1" w:line="255" w:lineRule="atLeast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1.2. Муниципальная функция исполняется отделом жилищно-коммунального хозяйства, транспорта и экологии администрации Волоколамского муниципального района (далее — отдел).</w:t>
      </w:r>
    </w:p>
    <w:p w:rsidR="0038700E" w:rsidRPr="0003666D" w:rsidRDefault="0038700E" w:rsidP="008C6902">
      <w:pPr>
        <w:spacing w:before="100" w:beforeAutospacing="1" w:after="100" w:afterAutospacing="1" w:line="255" w:lineRule="atLeast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1.3. Муниципальная функция исполняется в соответствии со следующими нормативными правовыми актами: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Конституция Российской Федерации;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Федеральным законом от 06.10.2003 № 131-ФЗ «Об общих принципах организации местного самоуправления в Российской Федерации» (с изменениями от 28.07.2012 № 137-ФЗ);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Федеральным законом от 27.07.2010 № 210-ФЗ «Об организации представления государственных и муниципальных услуг» (с изменениями от 28.07.2012 № 133-ФЗ);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Федеральным законом от 10.12.1995 № 196-ФЗ «О безопасности дорожного движения»;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1.4. Результатом исполнения муниципальной функции является реализация требований законодательства по обеспечению сохранности автомобильных дорог местного значения вне границ населенных пунктов в границах Волоколамского муниципального района и обеспечение безопасности дорожного движения на них.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b/>
          <w:sz w:val="24"/>
          <w:szCs w:val="24"/>
          <w:lang w:eastAsia="ru-RU"/>
        </w:rPr>
        <w:t>2. Требования к порядку исполнения муниципальной функции</w:t>
      </w:r>
      <w:r w:rsidRPr="0003666D">
        <w:rPr>
          <w:rFonts w:ascii="Arial" w:hAnsi="Arial" w:cs="Arial"/>
          <w:sz w:val="24"/>
          <w:szCs w:val="24"/>
          <w:lang w:eastAsia="ru-RU"/>
        </w:rPr>
        <w:t> 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 xml:space="preserve">2.1. Место нахождения отдела: </w:t>
      </w:r>
      <w:smartTag w:uri="urn:schemas-microsoft-com:office:smarttags" w:element="metricconverter">
        <w:smartTagPr>
          <w:attr w:name="ProductID" w:val="143600, г"/>
        </w:smartTagPr>
        <w:r w:rsidRPr="0003666D">
          <w:rPr>
            <w:rFonts w:ascii="Arial" w:hAnsi="Arial" w:cs="Arial"/>
            <w:sz w:val="24"/>
            <w:szCs w:val="24"/>
            <w:lang w:eastAsia="ru-RU"/>
          </w:rPr>
          <w:t>143600, г</w:t>
        </w:r>
      </w:smartTag>
      <w:r w:rsidRPr="0003666D">
        <w:rPr>
          <w:rFonts w:ascii="Arial" w:hAnsi="Arial" w:cs="Arial"/>
          <w:sz w:val="24"/>
          <w:szCs w:val="24"/>
          <w:lang w:eastAsia="ru-RU"/>
        </w:rPr>
        <w:t>.Волоколамск, ул.Революционная, д. 5, кабинет № 223, отдел коммунального хозяйства, транспорта и экологии администрации Волоколамского муниципального района.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График работы отдела: понедельник — пятница, с 09.00 до 18.00, перерыв с 13.00 до 14.00; суббота, воскресенье — выходной. В предпраздничные дни продолжительность рабочего дня сокращается на 1 час. Телефон отдела:             8 (496 36) 2-12-56; телефон приемной администрации: 8 (496 36) 2-12-94.</w:t>
      </w:r>
    </w:p>
    <w:p w:rsidR="0038700E" w:rsidRPr="0003666D" w:rsidRDefault="0038700E" w:rsidP="008C6902">
      <w:pPr>
        <w:spacing w:before="100" w:beforeAutospacing="1" w:after="100" w:afterAutospacing="1" w:line="255" w:lineRule="atLeast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Адрес электронной почты отдела: E-mail:</w:t>
      </w:r>
      <w:r w:rsidRPr="0003666D">
        <w:rPr>
          <w:rFonts w:ascii="Arial" w:hAnsi="Arial" w:cs="Arial"/>
          <w:sz w:val="24"/>
          <w:szCs w:val="24"/>
          <w:lang w:val="en-US"/>
        </w:rPr>
        <w:t>volokolamsk</w:t>
      </w:r>
      <w:r w:rsidRPr="0003666D">
        <w:rPr>
          <w:rFonts w:ascii="Arial" w:hAnsi="Arial" w:cs="Arial"/>
          <w:sz w:val="24"/>
          <w:szCs w:val="24"/>
        </w:rPr>
        <w:t>-</w:t>
      </w:r>
      <w:r w:rsidRPr="0003666D">
        <w:rPr>
          <w:rFonts w:ascii="Arial" w:hAnsi="Arial" w:cs="Arial"/>
          <w:sz w:val="24"/>
          <w:szCs w:val="24"/>
          <w:lang w:val="en-US"/>
        </w:rPr>
        <w:t>rayon</w:t>
      </w:r>
      <w:r w:rsidRPr="0003666D">
        <w:rPr>
          <w:rFonts w:ascii="Arial" w:hAnsi="Arial" w:cs="Arial"/>
          <w:sz w:val="24"/>
          <w:szCs w:val="24"/>
        </w:rPr>
        <w:t>.</w:t>
      </w:r>
      <w:r w:rsidRPr="0003666D">
        <w:rPr>
          <w:rFonts w:ascii="Arial" w:hAnsi="Arial" w:cs="Arial"/>
          <w:sz w:val="24"/>
          <w:szCs w:val="24"/>
          <w:lang w:val="en-US"/>
        </w:rPr>
        <w:t>ru</w:t>
      </w:r>
      <w:r w:rsidRPr="0003666D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03666D">
        <w:rPr>
          <w:rFonts w:ascii="Arial" w:hAnsi="Arial" w:cs="Arial"/>
          <w:vanish/>
          <w:sz w:val="24"/>
          <w:szCs w:val="24"/>
          <w:lang w:eastAsia="ru-RU"/>
        </w:rPr>
        <w:t xml:space="preserve">Этот e-mail адрес защищен от спам-ботов, для его просмотра у Вас должен быть включен Javascript </w:t>
      </w:r>
      <w:r w:rsidRPr="0003666D">
        <w:rPr>
          <w:rFonts w:ascii="Arial" w:hAnsi="Arial" w:cs="Arial"/>
          <w:sz w:val="24"/>
          <w:szCs w:val="24"/>
          <w:lang w:eastAsia="ru-RU"/>
        </w:rPr>
        <w:t>Официальный сайт в сети Интернет: www.</w:t>
      </w:r>
      <w:r w:rsidRPr="0003666D">
        <w:rPr>
          <w:rFonts w:ascii="Arial" w:hAnsi="Arial" w:cs="Arial"/>
          <w:sz w:val="24"/>
          <w:szCs w:val="24"/>
          <w:lang w:val="en-US"/>
        </w:rPr>
        <w:t>volokolamsk</w:t>
      </w:r>
      <w:r w:rsidRPr="0003666D">
        <w:rPr>
          <w:rFonts w:ascii="Arial" w:hAnsi="Arial" w:cs="Arial"/>
          <w:sz w:val="24"/>
          <w:szCs w:val="24"/>
        </w:rPr>
        <w:t>@</w:t>
      </w:r>
      <w:r w:rsidRPr="0003666D">
        <w:rPr>
          <w:rFonts w:ascii="Arial" w:hAnsi="Arial" w:cs="Arial"/>
          <w:sz w:val="24"/>
          <w:szCs w:val="24"/>
          <w:lang w:val="en-US"/>
        </w:rPr>
        <w:t>inbox</w:t>
      </w:r>
      <w:r w:rsidRPr="0003666D">
        <w:rPr>
          <w:rFonts w:ascii="Arial" w:hAnsi="Arial" w:cs="Arial"/>
          <w:sz w:val="24"/>
          <w:szCs w:val="24"/>
        </w:rPr>
        <w:t>.</w:t>
      </w:r>
      <w:r w:rsidRPr="0003666D">
        <w:rPr>
          <w:rFonts w:ascii="Arial" w:hAnsi="Arial" w:cs="Arial"/>
          <w:sz w:val="24"/>
          <w:szCs w:val="24"/>
          <w:lang w:val="en-US"/>
        </w:rPr>
        <w:t>ru</w:t>
      </w:r>
    </w:p>
    <w:p w:rsidR="0038700E" w:rsidRPr="0003666D" w:rsidRDefault="0038700E" w:rsidP="008C6902">
      <w:pPr>
        <w:spacing w:before="100" w:beforeAutospacing="1" w:after="100" w:afterAutospacing="1" w:line="255" w:lineRule="atLeast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2.2. Текст настоящего административного регламента размещается на официальном сайте администрации Волоколамского муниципального района по адресу: www.</w:t>
      </w:r>
      <w:r w:rsidRPr="0003666D">
        <w:rPr>
          <w:rFonts w:ascii="Arial" w:hAnsi="Arial" w:cs="Arial"/>
          <w:sz w:val="24"/>
          <w:szCs w:val="24"/>
          <w:lang w:val="en-US"/>
        </w:rPr>
        <w:t>volokolamsk</w:t>
      </w:r>
      <w:r w:rsidRPr="0003666D">
        <w:rPr>
          <w:rFonts w:ascii="Arial" w:hAnsi="Arial" w:cs="Arial"/>
          <w:sz w:val="24"/>
          <w:szCs w:val="24"/>
        </w:rPr>
        <w:t>@</w:t>
      </w:r>
      <w:r w:rsidRPr="0003666D">
        <w:rPr>
          <w:rFonts w:ascii="Arial" w:hAnsi="Arial" w:cs="Arial"/>
          <w:sz w:val="24"/>
          <w:szCs w:val="24"/>
          <w:lang w:val="en-US"/>
        </w:rPr>
        <w:t>inbox</w:t>
      </w:r>
      <w:r w:rsidRPr="0003666D">
        <w:rPr>
          <w:rFonts w:ascii="Arial" w:hAnsi="Arial" w:cs="Arial"/>
          <w:sz w:val="24"/>
          <w:szCs w:val="24"/>
        </w:rPr>
        <w:t>.</w:t>
      </w:r>
      <w:r w:rsidRPr="0003666D">
        <w:rPr>
          <w:rFonts w:ascii="Arial" w:hAnsi="Arial" w:cs="Arial"/>
          <w:sz w:val="24"/>
          <w:szCs w:val="24"/>
          <w:lang w:val="en-US"/>
        </w:rPr>
        <w:t>ru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2.3. Информация по вопросам исполнения муниципальной функции предоставляется: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непосредственно в отделе путем ознакомления с настоящим административным регламентом, а также в форме устного разъяснения, в том числе и по телефону;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письменным ответом заявителю, который по просьбе заявителя может быть направлен ему факсимильной связью, почтой или непосредственно выдаваться лично или через уполномоченного представителя, а также путем передачи настоящего административного регламента на электронный носитель или по электронной почте.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2.4. Исполнение муниципальной функции осуществляется постоянно.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3666D">
        <w:rPr>
          <w:rFonts w:ascii="Arial" w:hAnsi="Arial" w:cs="Arial"/>
          <w:b/>
          <w:sz w:val="24"/>
          <w:szCs w:val="24"/>
          <w:lang w:eastAsia="ru-RU"/>
        </w:rPr>
        <w:t>3. Административные процедуры 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3.1. Исполнение муниципальной функции включает в себя следующие административные процедуры: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планирование и организация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района;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проведение плановых и внеплановых проверок выполнения работ по заключенным муниципальным контрактам на выполнение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района;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- организация приемки выполненных работ по заключенным муниципальным контрактам на выполнение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3.1.1. Планирование и организация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Планирование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 осуществляется отделом по итогам обследований автомобильных дорог. Обследование автомобильных дорог осуществляется ежегодно, два раза в год (в начале осеннего и в конце весеннего периодов) комиссией, утверждаемой постановлением администрации Волоколамского муниципального района.</w:t>
      </w:r>
    </w:p>
    <w:p w:rsidR="0038700E" w:rsidRPr="0003666D" w:rsidRDefault="0038700E" w:rsidP="004C5287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Для выполнения работ по содержанию, ремонту и капитальному ремонту автомобильных дорог с организациями или индивидуальными предпринимателями заключаются муниципальные контракты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3.1.2. Проведение плановых и внеплановых проверок выполнения работ по заключенным муниципальным контрактам на выполнение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Отдел осуществляет контроль за исполнением заключенных муниципальных контрактов на выполнение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 (далее – контракты). Должностные лица, ответственные за осуществление муниципальной функции, организуют плановые и внеплановые проверки выполнения работ по заключенным контрактам. В ходе проверок контролируется объем и качество выполнения дорожных работ. По результатам проверок составляются акты в течение одного рабочего дня после их проведения. При выявлении нарушений в ходе проведения проверки, в этот же день, выдаются предписания на их устранение в сроки, указанные в контрактах.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3.1.3. Организация приемки выполненных работ по заключенным муниципальным контрактам на выполнение работ по содержанию, ремонту и капитальному ремонту автомобильных дорог местного значения   вне границ населенных пунктов в границах Волоколамского муниципального района.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Приемка выполненных работ по заключенным муниципальным контрактам на выполнение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 организуется отделом в соответствии с порядком организации приемки выполненных работ, утверждаемым постановлением администрации Волоколамского муниципального района.</w:t>
      </w:r>
    </w:p>
    <w:p w:rsidR="0038700E" w:rsidRPr="0003666D" w:rsidRDefault="0038700E" w:rsidP="008B3C2E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3.2. Блок-схема последовательности действий при исполнении муниципальной функции приведена в приложении к настоящему административному регламенту. </w:t>
      </w:r>
    </w:p>
    <w:p w:rsidR="0038700E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38700E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3666D">
        <w:rPr>
          <w:rFonts w:ascii="Arial" w:hAnsi="Arial" w:cs="Arial"/>
          <w:b/>
          <w:sz w:val="24"/>
          <w:szCs w:val="24"/>
          <w:lang w:eastAsia="ru-RU"/>
        </w:rPr>
        <w:t>4. Порядок и формы контроля за исполнением муниципальной функции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исполнению муниципальной функции, осуществляется ответственным специалистом за содержание автодорог общего пользования местного значения вне границ населенных пунктов в границах Волоколамского муниципального района.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4.2. Должностные лица, ответственные за осуществление муниципальной функции, несут персональную ответственность за соблюдение сроков и порядка исполнения административных процедур. Персональная ответственность закрепляется в соответствующих должностных инструкциях.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4.3. Текущий контроль осуществляется путем проведения проверок соблюдения и исполнения работниками отдела, в должностные обязанности которых входит исполнение муниципальной функции, положений настоящего административного регламента, иных нормативных правовых актов.</w:t>
      </w:r>
    </w:p>
    <w:p w:rsidR="0038700E" w:rsidRPr="0003666D" w:rsidRDefault="0038700E" w:rsidP="007420B7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4.4. Контроль за полнотой и качеством исполнения муниципальной функции включает в себя выявление и устранение ошибок документации, соблюдение сроков подготовки документов. </w:t>
      </w: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3666D">
        <w:rPr>
          <w:rFonts w:ascii="Arial" w:hAnsi="Arial" w:cs="Arial"/>
          <w:b/>
          <w:sz w:val="24"/>
          <w:szCs w:val="24"/>
          <w:lang w:eastAsia="ru-RU"/>
        </w:rPr>
        <w:t>5. Досудебный (внесудебный) порядок обжалования действий (бездействия) должностных лиц, а также принимаемых ими решений при исполнении муниципальной функции</w:t>
      </w:r>
    </w:p>
    <w:p w:rsidR="0038700E" w:rsidRPr="0003666D" w:rsidRDefault="0038700E" w:rsidP="007420B7">
      <w:pPr>
        <w:spacing w:before="100" w:beforeAutospacing="1" w:after="100" w:afterAutospacing="1" w:line="240" w:lineRule="auto"/>
        <w:ind w:firstLine="567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 5.1. Действия (бездействия) должностных лиц, исполняющих муниципальную функцию, могут быть обжалованы заявителями в досудебном порядке главе администрации Волоколамского муниципального района.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5.2.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5.3.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5.4. Срок рассмотрения письменных обращений в соответствии с Федеральным законом от 02.05.2006 № 59-ФЗ «О порядке рассмотрения обращений граждан Российской Федерации» не должен превышать 30 дней со дня регистрации письменных обращений.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5.5. Обращение, поступившее в государственный орган, орган местного самоуправления или должностному лицу по информационным системам общего пользования, подлежит рассмотрению в порядке, установленном Федеральным законом от 02.05.2006 № 59-ФЗ «О порядке рассмотрения обращения граждан Российской Федерации». В обращении гражданин в обязательном порядке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и почтовый адрес, если ответ должен быть отправлен в письменной форме.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письменном виде.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5.6. Жалоба, поступившая в администрацию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5.7. По результатам рассмотрения жалобы администрацией принимается одно из следующих решений: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5.7.1. Удовлетворить жалобу, в том числе в форме отмены принятого решения, исправления опечаток и ошибок в выданных в результате предоставления услуги документах;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5.7.2. Отказать в удовлетворении жалобы.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5.7.3.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8700E" w:rsidRPr="0003666D" w:rsidRDefault="0038700E" w:rsidP="008C6902">
      <w:pPr>
        <w:spacing w:before="100" w:beforeAutospacing="1" w:after="100" w:afterAutospacing="1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 xml:space="preserve">5.7.4. </w:t>
      </w:r>
      <w:r w:rsidRPr="0003666D">
        <w:rPr>
          <w:rFonts w:ascii="Arial" w:hAnsi="Arial" w:cs="Arial"/>
          <w:spacing w:val="-4"/>
          <w:sz w:val="24"/>
          <w:szCs w:val="24"/>
          <w:lang w:eastAsia="ru-RU"/>
        </w:rPr>
        <w:t>Обращение считается разрешенным, если рассмотрены все постав</w:t>
      </w:r>
      <w:r w:rsidRPr="0003666D">
        <w:rPr>
          <w:rFonts w:ascii="Arial" w:hAnsi="Arial" w:cs="Arial"/>
          <w:spacing w:val="-1"/>
          <w:sz w:val="24"/>
          <w:szCs w:val="24"/>
          <w:lang w:eastAsia="ru-RU"/>
        </w:rPr>
        <w:t>ленные в нем вопросы, приняты необходимые меры и даны письменные от</w:t>
      </w:r>
      <w:r w:rsidRPr="0003666D">
        <w:rPr>
          <w:rFonts w:ascii="Arial" w:hAnsi="Arial" w:cs="Arial"/>
          <w:spacing w:val="-3"/>
          <w:sz w:val="24"/>
          <w:szCs w:val="24"/>
          <w:lang w:eastAsia="ru-RU"/>
        </w:rPr>
        <w:t xml:space="preserve">веты по существу всех поставленных в обращении вопросов. </w:t>
      </w: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pacing w:val="-3"/>
          <w:sz w:val="24"/>
          <w:szCs w:val="24"/>
          <w:lang w:eastAsia="ru-RU"/>
        </w:rPr>
        <w:t>__________________________</w:t>
      </w: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 </w:t>
      </w: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БЛОК-СХЕМА</w:t>
      </w: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последовательности действий при исполнении муниципальной функции «Контроль за обеспечением сохранности автомобильных дорог местного значения вне границ населенных пунктов в границах Волоколамского муниципального района»</w:t>
      </w:r>
    </w:p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 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0A0"/>
      </w:tblPr>
      <w:tblGrid>
        <w:gridCol w:w="9298"/>
      </w:tblGrid>
      <w:tr w:rsidR="0038700E" w:rsidRPr="00C5146E" w:rsidTr="008C6902">
        <w:tc>
          <w:tcPr>
            <w:tcW w:w="9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700E" w:rsidRPr="0003666D" w:rsidRDefault="0038700E" w:rsidP="00372853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66D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КОНТРОЛЬ ЗА ОБЕСПЕЧЕНИЕМ СОХРАННОСТИ АВТОМОБИЛЬНЫХ ДОРОГ МЕСТНОГО ЗНАЧЕНИЯ ВНЕ ГРАНИЦ НАСЕЛЕННЫХ ПУНКТОВ В ГРАНИЦАХ ВОЛОКОЛАМСКОГО МУНИЦИПАЛЬНОГО РАЙОНА </w:t>
            </w:r>
          </w:p>
        </w:tc>
      </w:tr>
    </w:tbl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+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0A0"/>
      </w:tblPr>
      <w:tblGrid>
        <w:gridCol w:w="9298"/>
      </w:tblGrid>
      <w:tr w:rsidR="0038700E" w:rsidRPr="00C5146E" w:rsidTr="008C6902">
        <w:tc>
          <w:tcPr>
            <w:tcW w:w="9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700E" w:rsidRPr="0003666D" w:rsidRDefault="0038700E" w:rsidP="007420B7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66D">
              <w:rPr>
                <w:rFonts w:ascii="Arial" w:hAnsi="Arial" w:cs="Arial"/>
                <w:sz w:val="24"/>
                <w:szCs w:val="24"/>
                <w:lang w:eastAsia="ru-RU"/>
              </w:rPr>
              <w:t>ПЛАНИРОВАНИЕ И ОРГАНИЗАЦИЯ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</w:t>
            </w:r>
          </w:p>
        </w:tc>
      </w:tr>
    </w:tbl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+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0A0"/>
      </w:tblPr>
      <w:tblGrid>
        <w:gridCol w:w="9298"/>
      </w:tblGrid>
      <w:tr w:rsidR="0038700E" w:rsidRPr="00C5146E" w:rsidTr="008C6902">
        <w:tc>
          <w:tcPr>
            <w:tcW w:w="9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700E" w:rsidRPr="0003666D" w:rsidRDefault="0038700E" w:rsidP="007420B7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66D">
              <w:rPr>
                <w:rFonts w:ascii="Arial" w:hAnsi="Arial" w:cs="Arial"/>
                <w:sz w:val="24"/>
                <w:szCs w:val="24"/>
                <w:lang w:eastAsia="ru-RU"/>
              </w:rPr>
              <w:t>ПРОВЕДЕНИЕ ПЛАНОВЫХ И ВНЕПЛАНОВЫХ ПРОВЕРОК ВЫПОЛНЕНИЯ РАБОТ ПО ЗАКЛЮЧЕННЫМ МУНИЦИПАЛЬНЫМ КОНТРАКТАМ НА ВЫПОЛНЕНИЕ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</w:t>
            </w:r>
          </w:p>
        </w:tc>
      </w:tr>
    </w:tbl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+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0A0"/>
      </w:tblPr>
      <w:tblGrid>
        <w:gridCol w:w="9298"/>
      </w:tblGrid>
      <w:tr w:rsidR="0038700E" w:rsidRPr="00C5146E" w:rsidTr="008C6902">
        <w:tc>
          <w:tcPr>
            <w:tcW w:w="9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700E" w:rsidRPr="0003666D" w:rsidRDefault="0038700E" w:rsidP="007420B7">
            <w:pPr>
              <w:spacing w:before="100" w:beforeAutospacing="1" w:after="100" w:afterAutospacing="1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666D"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ПРИЕМКИ ВЫПОЛНЕННЫХ РАБОТ ПО ЗАКЛЮЧЕННЫМ МУНИЦИПАЛЬНЫМ КОНТРАКТАМ НА ВЫПОЛНЕНИЕ РАБОТ ПО СОДЕРЖАНИЮ, РЕМОНТУ И КАПИТАЛЬНОМУ РЕМОНТУ АВТОМОБИЛЬНЫХ ДОРОГ МЕСТНОГО ЗНАЧЕНИЯ ВНЕ ГРАНИЦ НАСЕЛЕННЫХ ПУНКТОВ В ГРАНИЦАХ ВОЛОКОЛАМСКОГО МУНИЦИПАЛЬНОГО РАЙОНА</w:t>
            </w:r>
          </w:p>
        </w:tc>
      </w:tr>
    </w:tbl>
    <w:p w:rsidR="0038700E" w:rsidRPr="0003666D" w:rsidRDefault="0038700E" w:rsidP="008C6902">
      <w:pPr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_____________________</w:t>
      </w:r>
    </w:p>
    <w:p w:rsidR="0038700E" w:rsidRPr="0003666D" w:rsidRDefault="0038700E" w:rsidP="008C6902">
      <w:pPr>
        <w:rPr>
          <w:rFonts w:ascii="Arial" w:hAnsi="Arial" w:cs="Arial"/>
          <w:sz w:val="24"/>
          <w:szCs w:val="24"/>
        </w:rPr>
      </w:pPr>
      <w:r w:rsidRPr="0003666D">
        <w:rPr>
          <w:rFonts w:ascii="Arial" w:hAnsi="Arial" w:cs="Arial"/>
          <w:sz w:val="24"/>
          <w:szCs w:val="24"/>
          <w:lang w:eastAsia="ru-RU"/>
        </w:rPr>
        <w:t> </w:t>
      </w:r>
    </w:p>
    <w:sectPr w:rsidR="0038700E" w:rsidRPr="0003666D" w:rsidSect="007957FB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6902"/>
    <w:rsid w:val="0000018F"/>
    <w:rsid w:val="00000683"/>
    <w:rsid w:val="00000690"/>
    <w:rsid w:val="00000696"/>
    <w:rsid w:val="00000A6E"/>
    <w:rsid w:val="00000D6E"/>
    <w:rsid w:val="00000E92"/>
    <w:rsid w:val="000020EF"/>
    <w:rsid w:val="0000246A"/>
    <w:rsid w:val="000024F0"/>
    <w:rsid w:val="0000287D"/>
    <w:rsid w:val="00002EFF"/>
    <w:rsid w:val="00003435"/>
    <w:rsid w:val="00003E7D"/>
    <w:rsid w:val="00004914"/>
    <w:rsid w:val="00005051"/>
    <w:rsid w:val="0000579B"/>
    <w:rsid w:val="000060FC"/>
    <w:rsid w:val="00006EE5"/>
    <w:rsid w:val="00006EF1"/>
    <w:rsid w:val="000070F2"/>
    <w:rsid w:val="00007262"/>
    <w:rsid w:val="00007595"/>
    <w:rsid w:val="00007626"/>
    <w:rsid w:val="00007739"/>
    <w:rsid w:val="00007A00"/>
    <w:rsid w:val="00007FAE"/>
    <w:rsid w:val="000102A7"/>
    <w:rsid w:val="00010486"/>
    <w:rsid w:val="00010737"/>
    <w:rsid w:val="00010A09"/>
    <w:rsid w:val="00010DC1"/>
    <w:rsid w:val="00011A23"/>
    <w:rsid w:val="00011ADD"/>
    <w:rsid w:val="00011FA0"/>
    <w:rsid w:val="00012480"/>
    <w:rsid w:val="000127FE"/>
    <w:rsid w:val="0001297A"/>
    <w:rsid w:val="00013221"/>
    <w:rsid w:val="00013A52"/>
    <w:rsid w:val="00013B3F"/>
    <w:rsid w:val="00013FA6"/>
    <w:rsid w:val="00014BE8"/>
    <w:rsid w:val="00015435"/>
    <w:rsid w:val="0001567A"/>
    <w:rsid w:val="00015D67"/>
    <w:rsid w:val="00015E39"/>
    <w:rsid w:val="00016399"/>
    <w:rsid w:val="00016513"/>
    <w:rsid w:val="00016619"/>
    <w:rsid w:val="000166EA"/>
    <w:rsid w:val="00016855"/>
    <w:rsid w:val="000168B0"/>
    <w:rsid w:val="000169E9"/>
    <w:rsid w:val="00016A14"/>
    <w:rsid w:val="00016BE1"/>
    <w:rsid w:val="000175C4"/>
    <w:rsid w:val="000202BC"/>
    <w:rsid w:val="000205E8"/>
    <w:rsid w:val="00020691"/>
    <w:rsid w:val="00020E2E"/>
    <w:rsid w:val="000212DA"/>
    <w:rsid w:val="000213C5"/>
    <w:rsid w:val="000219C4"/>
    <w:rsid w:val="00022531"/>
    <w:rsid w:val="00023078"/>
    <w:rsid w:val="000233EF"/>
    <w:rsid w:val="00023556"/>
    <w:rsid w:val="00023665"/>
    <w:rsid w:val="00023A26"/>
    <w:rsid w:val="000242B0"/>
    <w:rsid w:val="000243B2"/>
    <w:rsid w:val="00024CA7"/>
    <w:rsid w:val="00024F62"/>
    <w:rsid w:val="000251C3"/>
    <w:rsid w:val="000267E6"/>
    <w:rsid w:val="00026984"/>
    <w:rsid w:val="00026AE3"/>
    <w:rsid w:val="00026E95"/>
    <w:rsid w:val="0002711F"/>
    <w:rsid w:val="00027127"/>
    <w:rsid w:val="00027538"/>
    <w:rsid w:val="00027845"/>
    <w:rsid w:val="00027BEB"/>
    <w:rsid w:val="00027DA9"/>
    <w:rsid w:val="00030325"/>
    <w:rsid w:val="0003056F"/>
    <w:rsid w:val="00030998"/>
    <w:rsid w:val="00030BCC"/>
    <w:rsid w:val="000310AA"/>
    <w:rsid w:val="000313CA"/>
    <w:rsid w:val="0003187B"/>
    <w:rsid w:val="00031BC3"/>
    <w:rsid w:val="00031BF0"/>
    <w:rsid w:val="000321C2"/>
    <w:rsid w:val="0003274E"/>
    <w:rsid w:val="00033D15"/>
    <w:rsid w:val="00034179"/>
    <w:rsid w:val="00034787"/>
    <w:rsid w:val="00034F02"/>
    <w:rsid w:val="0003504A"/>
    <w:rsid w:val="0003586C"/>
    <w:rsid w:val="00035ED4"/>
    <w:rsid w:val="00035F2A"/>
    <w:rsid w:val="0003656D"/>
    <w:rsid w:val="0003666D"/>
    <w:rsid w:val="00036F70"/>
    <w:rsid w:val="00037002"/>
    <w:rsid w:val="00037196"/>
    <w:rsid w:val="00037EB6"/>
    <w:rsid w:val="00037FE6"/>
    <w:rsid w:val="00040312"/>
    <w:rsid w:val="00040977"/>
    <w:rsid w:val="00040E29"/>
    <w:rsid w:val="00040E46"/>
    <w:rsid w:val="00040EA3"/>
    <w:rsid w:val="000414AB"/>
    <w:rsid w:val="000418C0"/>
    <w:rsid w:val="00041A02"/>
    <w:rsid w:val="00041BBF"/>
    <w:rsid w:val="00041C71"/>
    <w:rsid w:val="000420D6"/>
    <w:rsid w:val="00042438"/>
    <w:rsid w:val="00042C2B"/>
    <w:rsid w:val="00043232"/>
    <w:rsid w:val="00043380"/>
    <w:rsid w:val="00043950"/>
    <w:rsid w:val="00043A1B"/>
    <w:rsid w:val="00043B36"/>
    <w:rsid w:val="000440D5"/>
    <w:rsid w:val="0004486C"/>
    <w:rsid w:val="000448D0"/>
    <w:rsid w:val="00044AB4"/>
    <w:rsid w:val="000450AA"/>
    <w:rsid w:val="000459D3"/>
    <w:rsid w:val="000461D9"/>
    <w:rsid w:val="0004683D"/>
    <w:rsid w:val="00046B30"/>
    <w:rsid w:val="00046F7A"/>
    <w:rsid w:val="00046FA0"/>
    <w:rsid w:val="00047507"/>
    <w:rsid w:val="00047B68"/>
    <w:rsid w:val="000502AA"/>
    <w:rsid w:val="00050407"/>
    <w:rsid w:val="0005050B"/>
    <w:rsid w:val="000505B3"/>
    <w:rsid w:val="00051F50"/>
    <w:rsid w:val="00052D48"/>
    <w:rsid w:val="00052DE3"/>
    <w:rsid w:val="00052DF8"/>
    <w:rsid w:val="0005330F"/>
    <w:rsid w:val="00053538"/>
    <w:rsid w:val="0005375A"/>
    <w:rsid w:val="00053F25"/>
    <w:rsid w:val="0005461E"/>
    <w:rsid w:val="000549AB"/>
    <w:rsid w:val="00054E38"/>
    <w:rsid w:val="000551A8"/>
    <w:rsid w:val="00055E32"/>
    <w:rsid w:val="00056324"/>
    <w:rsid w:val="00056598"/>
    <w:rsid w:val="00056AC8"/>
    <w:rsid w:val="00056F84"/>
    <w:rsid w:val="0005714C"/>
    <w:rsid w:val="00057195"/>
    <w:rsid w:val="00057331"/>
    <w:rsid w:val="000576FA"/>
    <w:rsid w:val="00057AD1"/>
    <w:rsid w:val="00057D82"/>
    <w:rsid w:val="00060494"/>
    <w:rsid w:val="000608C3"/>
    <w:rsid w:val="00060C0D"/>
    <w:rsid w:val="000617CD"/>
    <w:rsid w:val="00062040"/>
    <w:rsid w:val="00062301"/>
    <w:rsid w:val="00062684"/>
    <w:rsid w:val="00063126"/>
    <w:rsid w:val="00063EB6"/>
    <w:rsid w:val="00064036"/>
    <w:rsid w:val="000644E6"/>
    <w:rsid w:val="000651CB"/>
    <w:rsid w:val="00065478"/>
    <w:rsid w:val="00065C51"/>
    <w:rsid w:val="00065C99"/>
    <w:rsid w:val="00065EDF"/>
    <w:rsid w:val="00065FD2"/>
    <w:rsid w:val="000660DB"/>
    <w:rsid w:val="00066985"/>
    <w:rsid w:val="0006704F"/>
    <w:rsid w:val="000672F9"/>
    <w:rsid w:val="0006743F"/>
    <w:rsid w:val="000679C0"/>
    <w:rsid w:val="00070A1E"/>
    <w:rsid w:val="00071767"/>
    <w:rsid w:val="00071945"/>
    <w:rsid w:val="000719A4"/>
    <w:rsid w:val="00071EBA"/>
    <w:rsid w:val="000725E3"/>
    <w:rsid w:val="000727A4"/>
    <w:rsid w:val="00072B8F"/>
    <w:rsid w:val="00073906"/>
    <w:rsid w:val="00073B46"/>
    <w:rsid w:val="00073CA3"/>
    <w:rsid w:val="00073F2A"/>
    <w:rsid w:val="000740AA"/>
    <w:rsid w:val="000741AF"/>
    <w:rsid w:val="000749FE"/>
    <w:rsid w:val="00074C0C"/>
    <w:rsid w:val="00074DBB"/>
    <w:rsid w:val="00074FF1"/>
    <w:rsid w:val="000753B8"/>
    <w:rsid w:val="00075BD6"/>
    <w:rsid w:val="00075C6A"/>
    <w:rsid w:val="00076030"/>
    <w:rsid w:val="00076975"/>
    <w:rsid w:val="00076B01"/>
    <w:rsid w:val="00076B63"/>
    <w:rsid w:val="00076EF1"/>
    <w:rsid w:val="00077810"/>
    <w:rsid w:val="00077A1D"/>
    <w:rsid w:val="00077DFA"/>
    <w:rsid w:val="0008006D"/>
    <w:rsid w:val="000804F6"/>
    <w:rsid w:val="000808E9"/>
    <w:rsid w:val="00080C37"/>
    <w:rsid w:val="00080EB9"/>
    <w:rsid w:val="00081509"/>
    <w:rsid w:val="00081994"/>
    <w:rsid w:val="00081E9C"/>
    <w:rsid w:val="000828D9"/>
    <w:rsid w:val="00082C00"/>
    <w:rsid w:val="00082DCC"/>
    <w:rsid w:val="00082E5A"/>
    <w:rsid w:val="0008308F"/>
    <w:rsid w:val="0008390D"/>
    <w:rsid w:val="000839F4"/>
    <w:rsid w:val="00083D7E"/>
    <w:rsid w:val="00083E26"/>
    <w:rsid w:val="00084388"/>
    <w:rsid w:val="0008446F"/>
    <w:rsid w:val="0008473C"/>
    <w:rsid w:val="00084AF4"/>
    <w:rsid w:val="0008527E"/>
    <w:rsid w:val="000858EA"/>
    <w:rsid w:val="00085E5D"/>
    <w:rsid w:val="00085FD3"/>
    <w:rsid w:val="00086283"/>
    <w:rsid w:val="0008633E"/>
    <w:rsid w:val="00086A6E"/>
    <w:rsid w:val="00087118"/>
    <w:rsid w:val="000878AD"/>
    <w:rsid w:val="0008791B"/>
    <w:rsid w:val="000905B7"/>
    <w:rsid w:val="00090E26"/>
    <w:rsid w:val="00090FC1"/>
    <w:rsid w:val="00091323"/>
    <w:rsid w:val="00091914"/>
    <w:rsid w:val="00091B12"/>
    <w:rsid w:val="00092E11"/>
    <w:rsid w:val="0009307C"/>
    <w:rsid w:val="000931DA"/>
    <w:rsid w:val="000934EC"/>
    <w:rsid w:val="0009384E"/>
    <w:rsid w:val="00093DA2"/>
    <w:rsid w:val="00094077"/>
    <w:rsid w:val="000959D6"/>
    <w:rsid w:val="00095AD6"/>
    <w:rsid w:val="00095CFD"/>
    <w:rsid w:val="00095D22"/>
    <w:rsid w:val="00096016"/>
    <w:rsid w:val="0009632A"/>
    <w:rsid w:val="00096496"/>
    <w:rsid w:val="000969FA"/>
    <w:rsid w:val="00097488"/>
    <w:rsid w:val="000A021F"/>
    <w:rsid w:val="000A04B4"/>
    <w:rsid w:val="000A08CC"/>
    <w:rsid w:val="000A092F"/>
    <w:rsid w:val="000A0C54"/>
    <w:rsid w:val="000A0CC9"/>
    <w:rsid w:val="000A1268"/>
    <w:rsid w:val="000A185B"/>
    <w:rsid w:val="000A20D1"/>
    <w:rsid w:val="000A2473"/>
    <w:rsid w:val="000A2E9D"/>
    <w:rsid w:val="000A3481"/>
    <w:rsid w:val="000A384B"/>
    <w:rsid w:val="000A3895"/>
    <w:rsid w:val="000A3A43"/>
    <w:rsid w:val="000A3A91"/>
    <w:rsid w:val="000A3ED6"/>
    <w:rsid w:val="000A42CE"/>
    <w:rsid w:val="000A4F9F"/>
    <w:rsid w:val="000A55C8"/>
    <w:rsid w:val="000A55E2"/>
    <w:rsid w:val="000A5DE5"/>
    <w:rsid w:val="000A5E0F"/>
    <w:rsid w:val="000A6695"/>
    <w:rsid w:val="000A6A23"/>
    <w:rsid w:val="000A7178"/>
    <w:rsid w:val="000A7564"/>
    <w:rsid w:val="000A756C"/>
    <w:rsid w:val="000A77D0"/>
    <w:rsid w:val="000A7AD2"/>
    <w:rsid w:val="000B075B"/>
    <w:rsid w:val="000B0908"/>
    <w:rsid w:val="000B0B11"/>
    <w:rsid w:val="000B10F4"/>
    <w:rsid w:val="000B13E3"/>
    <w:rsid w:val="000B17DD"/>
    <w:rsid w:val="000B18EC"/>
    <w:rsid w:val="000B1BBF"/>
    <w:rsid w:val="000B1DAB"/>
    <w:rsid w:val="000B2360"/>
    <w:rsid w:val="000B29FE"/>
    <w:rsid w:val="000B2E7B"/>
    <w:rsid w:val="000B30BB"/>
    <w:rsid w:val="000B3296"/>
    <w:rsid w:val="000B33EA"/>
    <w:rsid w:val="000B3781"/>
    <w:rsid w:val="000B397C"/>
    <w:rsid w:val="000B3A46"/>
    <w:rsid w:val="000B3B5B"/>
    <w:rsid w:val="000B4A63"/>
    <w:rsid w:val="000B55F1"/>
    <w:rsid w:val="000B56D7"/>
    <w:rsid w:val="000B574B"/>
    <w:rsid w:val="000B5C6B"/>
    <w:rsid w:val="000B6079"/>
    <w:rsid w:val="000B611E"/>
    <w:rsid w:val="000B62ED"/>
    <w:rsid w:val="000B6472"/>
    <w:rsid w:val="000B6751"/>
    <w:rsid w:val="000B6A9A"/>
    <w:rsid w:val="000B7072"/>
    <w:rsid w:val="000B7791"/>
    <w:rsid w:val="000B7CD9"/>
    <w:rsid w:val="000B7CED"/>
    <w:rsid w:val="000C0127"/>
    <w:rsid w:val="000C08CB"/>
    <w:rsid w:val="000C0A3F"/>
    <w:rsid w:val="000C1484"/>
    <w:rsid w:val="000C1707"/>
    <w:rsid w:val="000C17FF"/>
    <w:rsid w:val="000C1970"/>
    <w:rsid w:val="000C1FC6"/>
    <w:rsid w:val="000C263B"/>
    <w:rsid w:val="000C28BE"/>
    <w:rsid w:val="000C2927"/>
    <w:rsid w:val="000C315A"/>
    <w:rsid w:val="000C32E7"/>
    <w:rsid w:val="000C3634"/>
    <w:rsid w:val="000C36E9"/>
    <w:rsid w:val="000C484F"/>
    <w:rsid w:val="000C4870"/>
    <w:rsid w:val="000C4C20"/>
    <w:rsid w:val="000C5088"/>
    <w:rsid w:val="000C50F2"/>
    <w:rsid w:val="000C54FB"/>
    <w:rsid w:val="000C59D6"/>
    <w:rsid w:val="000C59F4"/>
    <w:rsid w:val="000C5CD3"/>
    <w:rsid w:val="000C633E"/>
    <w:rsid w:val="000C636F"/>
    <w:rsid w:val="000C6778"/>
    <w:rsid w:val="000C75F6"/>
    <w:rsid w:val="000C7EC3"/>
    <w:rsid w:val="000D03F3"/>
    <w:rsid w:val="000D0502"/>
    <w:rsid w:val="000D0C5C"/>
    <w:rsid w:val="000D0E0B"/>
    <w:rsid w:val="000D0F15"/>
    <w:rsid w:val="000D1173"/>
    <w:rsid w:val="000D11E1"/>
    <w:rsid w:val="000D2657"/>
    <w:rsid w:val="000D267F"/>
    <w:rsid w:val="000D2CA6"/>
    <w:rsid w:val="000D333F"/>
    <w:rsid w:val="000D4062"/>
    <w:rsid w:val="000D426C"/>
    <w:rsid w:val="000D4A73"/>
    <w:rsid w:val="000D4B92"/>
    <w:rsid w:val="000D4E4E"/>
    <w:rsid w:val="000D503E"/>
    <w:rsid w:val="000D568B"/>
    <w:rsid w:val="000D5ECD"/>
    <w:rsid w:val="000D61D4"/>
    <w:rsid w:val="000D6223"/>
    <w:rsid w:val="000D6D28"/>
    <w:rsid w:val="000D6EDF"/>
    <w:rsid w:val="000D734D"/>
    <w:rsid w:val="000D799C"/>
    <w:rsid w:val="000D7FF4"/>
    <w:rsid w:val="000E0F16"/>
    <w:rsid w:val="000E1429"/>
    <w:rsid w:val="000E15B1"/>
    <w:rsid w:val="000E1BB6"/>
    <w:rsid w:val="000E1F8B"/>
    <w:rsid w:val="000E22C5"/>
    <w:rsid w:val="000E239F"/>
    <w:rsid w:val="000E2882"/>
    <w:rsid w:val="000E2F6C"/>
    <w:rsid w:val="000E3FFB"/>
    <w:rsid w:val="000E4360"/>
    <w:rsid w:val="000E5561"/>
    <w:rsid w:val="000E5707"/>
    <w:rsid w:val="000E58DE"/>
    <w:rsid w:val="000E601D"/>
    <w:rsid w:val="000E6410"/>
    <w:rsid w:val="000E66F1"/>
    <w:rsid w:val="000E6AD9"/>
    <w:rsid w:val="000E6B3D"/>
    <w:rsid w:val="000E6D0E"/>
    <w:rsid w:val="000E709B"/>
    <w:rsid w:val="000E7E05"/>
    <w:rsid w:val="000F0A78"/>
    <w:rsid w:val="000F12E0"/>
    <w:rsid w:val="000F1B76"/>
    <w:rsid w:val="000F1DF6"/>
    <w:rsid w:val="000F1E1A"/>
    <w:rsid w:val="000F1FAB"/>
    <w:rsid w:val="000F2439"/>
    <w:rsid w:val="000F3054"/>
    <w:rsid w:val="000F3533"/>
    <w:rsid w:val="000F4499"/>
    <w:rsid w:val="000F4B2B"/>
    <w:rsid w:val="000F4DEB"/>
    <w:rsid w:val="000F5018"/>
    <w:rsid w:val="000F50F4"/>
    <w:rsid w:val="000F532F"/>
    <w:rsid w:val="000F5679"/>
    <w:rsid w:val="000F58DC"/>
    <w:rsid w:val="000F59C0"/>
    <w:rsid w:val="000F59D0"/>
    <w:rsid w:val="000F60B7"/>
    <w:rsid w:val="000F6153"/>
    <w:rsid w:val="000F61E5"/>
    <w:rsid w:val="000F6B11"/>
    <w:rsid w:val="000F705E"/>
    <w:rsid w:val="000F73B9"/>
    <w:rsid w:val="000F76CD"/>
    <w:rsid w:val="000F76DC"/>
    <w:rsid w:val="000F7B04"/>
    <w:rsid w:val="000F7C6C"/>
    <w:rsid w:val="00101083"/>
    <w:rsid w:val="0010128B"/>
    <w:rsid w:val="0010166A"/>
    <w:rsid w:val="001019AE"/>
    <w:rsid w:val="00101B3D"/>
    <w:rsid w:val="00101BE8"/>
    <w:rsid w:val="00102363"/>
    <w:rsid w:val="00102BD5"/>
    <w:rsid w:val="00102F6F"/>
    <w:rsid w:val="00103162"/>
    <w:rsid w:val="0010323F"/>
    <w:rsid w:val="001036EC"/>
    <w:rsid w:val="00103A71"/>
    <w:rsid w:val="00103C5A"/>
    <w:rsid w:val="00103D78"/>
    <w:rsid w:val="00103E99"/>
    <w:rsid w:val="00103EFE"/>
    <w:rsid w:val="001048A4"/>
    <w:rsid w:val="00104F7C"/>
    <w:rsid w:val="00105C94"/>
    <w:rsid w:val="0010606D"/>
    <w:rsid w:val="001062ED"/>
    <w:rsid w:val="0010676F"/>
    <w:rsid w:val="001071E3"/>
    <w:rsid w:val="0010732E"/>
    <w:rsid w:val="001074D7"/>
    <w:rsid w:val="00107DB7"/>
    <w:rsid w:val="00107E1A"/>
    <w:rsid w:val="001104A0"/>
    <w:rsid w:val="00110541"/>
    <w:rsid w:val="001109DE"/>
    <w:rsid w:val="00110B09"/>
    <w:rsid w:val="00110C0C"/>
    <w:rsid w:val="00110C93"/>
    <w:rsid w:val="00110CFA"/>
    <w:rsid w:val="001113D9"/>
    <w:rsid w:val="00111BD9"/>
    <w:rsid w:val="00111DB5"/>
    <w:rsid w:val="001123FD"/>
    <w:rsid w:val="001125CA"/>
    <w:rsid w:val="001128B3"/>
    <w:rsid w:val="001129B8"/>
    <w:rsid w:val="00112B87"/>
    <w:rsid w:val="00113EC1"/>
    <w:rsid w:val="001144E9"/>
    <w:rsid w:val="00114AFB"/>
    <w:rsid w:val="00114B57"/>
    <w:rsid w:val="00114B73"/>
    <w:rsid w:val="00114CB5"/>
    <w:rsid w:val="00114D63"/>
    <w:rsid w:val="00114E70"/>
    <w:rsid w:val="00115926"/>
    <w:rsid w:val="00115A36"/>
    <w:rsid w:val="001162D5"/>
    <w:rsid w:val="00116543"/>
    <w:rsid w:val="00116603"/>
    <w:rsid w:val="00116ABB"/>
    <w:rsid w:val="00116BEA"/>
    <w:rsid w:val="0011748C"/>
    <w:rsid w:val="0011762F"/>
    <w:rsid w:val="001176CD"/>
    <w:rsid w:val="00117AC5"/>
    <w:rsid w:val="00117EB1"/>
    <w:rsid w:val="00120674"/>
    <w:rsid w:val="001207B7"/>
    <w:rsid w:val="001216A5"/>
    <w:rsid w:val="00121C72"/>
    <w:rsid w:val="00121E43"/>
    <w:rsid w:val="0012218A"/>
    <w:rsid w:val="001221DF"/>
    <w:rsid w:val="001224C9"/>
    <w:rsid w:val="001226A0"/>
    <w:rsid w:val="001227C3"/>
    <w:rsid w:val="00122BB1"/>
    <w:rsid w:val="00122DC7"/>
    <w:rsid w:val="001230A5"/>
    <w:rsid w:val="00123274"/>
    <w:rsid w:val="001235CB"/>
    <w:rsid w:val="00124587"/>
    <w:rsid w:val="001246F4"/>
    <w:rsid w:val="00124A30"/>
    <w:rsid w:val="00124D70"/>
    <w:rsid w:val="0012519E"/>
    <w:rsid w:val="001253F7"/>
    <w:rsid w:val="001260DD"/>
    <w:rsid w:val="00126875"/>
    <w:rsid w:val="00126D76"/>
    <w:rsid w:val="00126F0A"/>
    <w:rsid w:val="00126FD8"/>
    <w:rsid w:val="001272AE"/>
    <w:rsid w:val="001273EA"/>
    <w:rsid w:val="00127535"/>
    <w:rsid w:val="00127642"/>
    <w:rsid w:val="00127A71"/>
    <w:rsid w:val="00127C03"/>
    <w:rsid w:val="00127FF7"/>
    <w:rsid w:val="00130695"/>
    <w:rsid w:val="00130790"/>
    <w:rsid w:val="00130871"/>
    <w:rsid w:val="00131231"/>
    <w:rsid w:val="00131384"/>
    <w:rsid w:val="001322D9"/>
    <w:rsid w:val="00132457"/>
    <w:rsid w:val="00132B0B"/>
    <w:rsid w:val="001331C9"/>
    <w:rsid w:val="001333CC"/>
    <w:rsid w:val="001335D4"/>
    <w:rsid w:val="001336CB"/>
    <w:rsid w:val="00133AB4"/>
    <w:rsid w:val="00133ABD"/>
    <w:rsid w:val="00133D06"/>
    <w:rsid w:val="00134039"/>
    <w:rsid w:val="001340DD"/>
    <w:rsid w:val="00134489"/>
    <w:rsid w:val="001344BD"/>
    <w:rsid w:val="001344F4"/>
    <w:rsid w:val="001345FE"/>
    <w:rsid w:val="00134CC3"/>
    <w:rsid w:val="00134DD6"/>
    <w:rsid w:val="00134E15"/>
    <w:rsid w:val="00134EDB"/>
    <w:rsid w:val="00135926"/>
    <w:rsid w:val="00135A00"/>
    <w:rsid w:val="00135C1E"/>
    <w:rsid w:val="0013630F"/>
    <w:rsid w:val="0013646A"/>
    <w:rsid w:val="001364B8"/>
    <w:rsid w:val="001365DA"/>
    <w:rsid w:val="00136B33"/>
    <w:rsid w:val="001375EC"/>
    <w:rsid w:val="00137A24"/>
    <w:rsid w:val="00137B48"/>
    <w:rsid w:val="00137FEE"/>
    <w:rsid w:val="00140E18"/>
    <w:rsid w:val="00141375"/>
    <w:rsid w:val="00141647"/>
    <w:rsid w:val="00141890"/>
    <w:rsid w:val="001419BA"/>
    <w:rsid w:val="00141C42"/>
    <w:rsid w:val="00141C71"/>
    <w:rsid w:val="00141FC5"/>
    <w:rsid w:val="0014226B"/>
    <w:rsid w:val="00142A70"/>
    <w:rsid w:val="00142C19"/>
    <w:rsid w:val="00142CC2"/>
    <w:rsid w:val="001438A1"/>
    <w:rsid w:val="001450F2"/>
    <w:rsid w:val="0014581E"/>
    <w:rsid w:val="0014618F"/>
    <w:rsid w:val="00146493"/>
    <w:rsid w:val="00146ADF"/>
    <w:rsid w:val="00146D52"/>
    <w:rsid w:val="00146D6E"/>
    <w:rsid w:val="00147111"/>
    <w:rsid w:val="001473DD"/>
    <w:rsid w:val="00147594"/>
    <w:rsid w:val="0014798B"/>
    <w:rsid w:val="0015030F"/>
    <w:rsid w:val="0015033B"/>
    <w:rsid w:val="00150F24"/>
    <w:rsid w:val="00151148"/>
    <w:rsid w:val="001513B3"/>
    <w:rsid w:val="0015185E"/>
    <w:rsid w:val="00151B25"/>
    <w:rsid w:val="00151BB5"/>
    <w:rsid w:val="00152127"/>
    <w:rsid w:val="0015222B"/>
    <w:rsid w:val="00152CCF"/>
    <w:rsid w:val="001531FA"/>
    <w:rsid w:val="00153491"/>
    <w:rsid w:val="00153552"/>
    <w:rsid w:val="00153A36"/>
    <w:rsid w:val="00153C51"/>
    <w:rsid w:val="001541EA"/>
    <w:rsid w:val="0015480A"/>
    <w:rsid w:val="001548DA"/>
    <w:rsid w:val="00154D8C"/>
    <w:rsid w:val="00154E2C"/>
    <w:rsid w:val="00155625"/>
    <w:rsid w:val="00155911"/>
    <w:rsid w:val="00155A8D"/>
    <w:rsid w:val="001562B5"/>
    <w:rsid w:val="001565BC"/>
    <w:rsid w:val="0015689F"/>
    <w:rsid w:val="001569D0"/>
    <w:rsid w:val="00156FA4"/>
    <w:rsid w:val="0015714B"/>
    <w:rsid w:val="001573BA"/>
    <w:rsid w:val="00160174"/>
    <w:rsid w:val="0016027B"/>
    <w:rsid w:val="00160519"/>
    <w:rsid w:val="001605DA"/>
    <w:rsid w:val="00160C4B"/>
    <w:rsid w:val="00160CD8"/>
    <w:rsid w:val="00161450"/>
    <w:rsid w:val="001621FA"/>
    <w:rsid w:val="00162324"/>
    <w:rsid w:val="0016232F"/>
    <w:rsid w:val="00162E0E"/>
    <w:rsid w:val="00163128"/>
    <w:rsid w:val="001631C3"/>
    <w:rsid w:val="00163284"/>
    <w:rsid w:val="00163AA6"/>
    <w:rsid w:val="00163C33"/>
    <w:rsid w:val="0016451A"/>
    <w:rsid w:val="00164562"/>
    <w:rsid w:val="00165684"/>
    <w:rsid w:val="00165994"/>
    <w:rsid w:val="00165CB3"/>
    <w:rsid w:val="0016601C"/>
    <w:rsid w:val="00166162"/>
    <w:rsid w:val="0016619E"/>
    <w:rsid w:val="001664D3"/>
    <w:rsid w:val="0016678E"/>
    <w:rsid w:val="00166C3E"/>
    <w:rsid w:val="00166F30"/>
    <w:rsid w:val="00166F99"/>
    <w:rsid w:val="0016715D"/>
    <w:rsid w:val="00167661"/>
    <w:rsid w:val="00167713"/>
    <w:rsid w:val="00167F66"/>
    <w:rsid w:val="001701CB"/>
    <w:rsid w:val="001705F2"/>
    <w:rsid w:val="001708A7"/>
    <w:rsid w:val="00170A13"/>
    <w:rsid w:val="00170B1B"/>
    <w:rsid w:val="0017115A"/>
    <w:rsid w:val="001711EA"/>
    <w:rsid w:val="001719F8"/>
    <w:rsid w:val="00171F1F"/>
    <w:rsid w:val="001724E6"/>
    <w:rsid w:val="001726D5"/>
    <w:rsid w:val="00173023"/>
    <w:rsid w:val="00173321"/>
    <w:rsid w:val="0017362F"/>
    <w:rsid w:val="001736D5"/>
    <w:rsid w:val="0017380D"/>
    <w:rsid w:val="00173BB7"/>
    <w:rsid w:val="00173FE4"/>
    <w:rsid w:val="0017429E"/>
    <w:rsid w:val="001749BF"/>
    <w:rsid w:val="00174C0B"/>
    <w:rsid w:val="00174F8E"/>
    <w:rsid w:val="0017589D"/>
    <w:rsid w:val="0017598C"/>
    <w:rsid w:val="00175E47"/>
    <w:rsid w:val="00176981"/>
    <w:rsid w:val="00176F56"/>
    <w:rsid w:val="00177697"/>
    <w:rsid w:val="0017778F"/>
    <w:rsid w:val="00177B22"/>
    <w:rsid w:val="0018012E"/>
    <w:rsid w:val="00180A00"/>
    <w:rsid w:val="00180ABF"/>
    <w:rsid w:val="00180AF3"/>
    <w:rsid w:val="001819AD"/>
    <w:rsid w:val="00181AF8"/>
    <w:rsid w:val="00181B6B"/>
    <w:rsid w:val="00181CF5"/>
    <w:rsid w:val="001824AD"/>
    <w:rsid w:val="00182A41"/>
    <w:rsid w:val="00183165"/>
    <w:rsid w:val="00183600"/>
    <w:rsid w:val="00183DC1"/>
    <w:rsid w:val="0018478D"/>
    <w:rsid w:val="00184A8C"/>
    <w:rsid w:val="00184BD2"/>
    <w:rsid w:val="00184F35"/>
    <w:rsid w:val="00185460"/>
    <w:rsid w:val="00185A88"/>
    <w:rsid w:val="00185B5F"/>
    <w:rsid w:val="00185DDB"/>
    <w:rsid w:val="0018626E"/>
    <w:rsid w:val="00186498"/>
    <w:rsid w:val="0018650C"/>
    <w:rsid w:val="0018672F"/>
    <w:rsid w:val="00187514"/>
    <w:rsid w:val="00187B9B"/>
    <w:rsid w:val="00187BC3"/>
    <w:rsid w:val="00187E7B"/>
    <w:rsid w:val="00187F0D"/>
    <w:rsid w:val="00190083"/>
    <w:rsid w:val="00190B16"/>
    <w:rsid w:val="001915D7"/>
    <w:rsid w:val="001916E2"/>
    <w:rsid w:val="001918BF"/>
    <w:rsid w:val="00191A8C"/>
    <w:rsid w:val="00191EF7"/>
    <w:rsid w:val="001939C6"/>
    <w:rsid w:val="00193A61"/>
    <w:rsid w:val="00194370"/>
    <w:rsid w:val="0019471C"/>
    <w:rsid w:val="00194AFD"/>
    <w:rsid w:val="00194BAE"/>
    <w:rsid w:val="00194C93"/>
    <w:rsid w:val="00195081"/>
    <w:rsid w:val="00195089"/>
    <w:rsid w:val="0019541C"/>
    <w:rsid w:val="00195A19"/>
    <w:rsid w:val="00195EEA"/>
    <w:rsid w:val="00195F2C"/>
    <w:rsid w:val="0019613E"/>
    <w:rsid w:val="00196166"/>
    <w:rsid w:val="00196366"/>
    <w:rsid w:val="00196416"/>
    <w:rsid w:val="0019662E"/>
    <w:rsid w:val="00196B3C"/>
    <w:rsid w:val="00196BF9"/>
    <w:rsid w:val="00196FEC"/>
    <w:rsid w:val="0019700D"/>
    <w:rsid w:val="001970FB"/>
    <w:rsid w:val="00197B48"/>
    <w:rsid w:val="00197C05"/>
    <w:rsid w:val="00197F99"/>
    <w:rsid w:val="001A109A"/>
    <w:rsid w:val="001A113E"/>
    <w:rsid w:val="001A1818"/>
    <w:rsid w:val="001A1B25"/>
    <w:rsid w:val="001A20A8"/>
    <w:rsid w:val="001A2D1A"/>
    <w:rsid w:val="001A32F4"/>
    <w:rsid w:val="001A3876"/>
    <w:rsid w:val="001A474E"/>
    <w:rsid w:val="001A4AD0"/>
    <w:rsid w:val="001A4B50"/>
    <w:rsid w:val="001A4FAE"/>
    <w:rsid w:val="001A5CE7"/>
    <w:rsid w:val="001A5F2D"/>
    <w:rsid w:val="001A6373"/>
    <w:rsid w:val="001A63CE"/>
    <w:rsid w:val="001A69B6"/>
    <w:rsid w:val="001A6D94"/>
    <w:rsid w:val="001A6F9A"/>
    <w:rsid w:val="001A78F6"/>
    <w:rsid w:val="001A7A7A"/>
    <w:rsid w:val="001A7F59"/>
    <w:rsid w:val="001B02C2"/>
    <w:rsid w:val="001B048F"/>
    <w:rsid w:val="001B0844"/>
    <w:rsid w:val="001B0CE5"/>
    <w:rsid w:val="001B103E"/>
    <w:rsid w:val="001B15D9"/>
    <w:rsid w:val="001B1791"/>
    <w:rsid w:val="001B1CE8"/>
    <w:rsid w:val="001B1E34"/>
    <w:rsid w:val="001B1F04"/>
    <w:rsid w:val="001B2DFA"/>
    <w:rsid w:val="001B2E60"/>
    <w:rsid w:val="001B338D"/>
    <w:rsid w:val="001B4578"/>
    <w:rsid w:val="001B487F"/>
    <w:rsid w:val="001B5950"/>
    <w:rsid w:val="001B621A"/>
    <w:rsid w:val="001B6591"/>
    <w:rsid w:val="001B6FEB"/>
    <w:rsid w:val="001B7078"/>
    <w:rsid w:val="001B72B7"/>
    <w:rsid w:val="001B7D5D"/>
    <w:rsid w:val="001C04C7"/>
    <w:rsid w:val="001C08FC"/>
    <w:rsid w:val="001C0AAF"/>
    <w:rsid w:val="001C0E20"/>
    <w:rsid w:val="001C1359"/>
    <w:rsid w:val="001C13E2"/>
    <w:rsid w:val="001C15DC"/>
    <w:rsid w:val="001C1D64"/>
    <w:rsid w:val="001C1FD2"/>
    <w:rsid w:val="001C2EC1"/>
    <w:rsid w:val="001C2F4B"/>
    <w:rsid w:val="001C39C1"/>
    <w:rsid w:val="001C3DD6"/>
    <w:rsid w:val="001C4046"/>
    <w:rsid w:val="001C4539"/>
    <w:rsid w:val="001C4891"/>
    <w:rsid w:val="001C4D76"/>
    <w:rsid w:val="001C5023"/>
    <w:rsid w:val="001C5233"/>
    <w:rsid w:val="001C644F"/>
    <w:rsid w:val="001C7112"/>
    <w:rsid w:val="001C73C3"/>
    <w:rsid w:val="001C7796"/>
    <w:rsid w:val="001C7ED8"/>
    <w:rsid w:val="001D0102"/>
    <w:rsid w:val="001D0902"/>
    <w:rsid w:val="001D09D8"/>
    <w:rsid w:val="001D0AE7"/>
    <w:rsid w:val="001D14D9"/>
    <w:rsid w:val="001D1926"/>
    <w:rsid w:val="001D1E22"/>
    <w:rsid w:val="001D2674"/>
    <w:rsid w:val="001D2A10"/>
    <w:rsid w:val="001D2B33"/>
    <w:rsid w:val="001D3653"/>
    <w:rsid w:val="001D4556"/>
    <w:rsid w:val="001D4763"/>
    <w:rsid w:val="001D4AB0"/>
    <w:rsid w:val="001D4CD4"/>
    <w:rsid w:val="001D4EE8"/>
    <w:rsid w:val="001D5241"/>
    <w:rsid w:val="001D5BD2"/>
    <w:rsid w:val="001D5F8D"/>
    <w:rsid w:val="001D601F"/>
    <w:rsid w:val="001D6076"/>
    <w:rsid w:val="001D6265"/>
    <w:rsid w:val="001D6385"/>
    <w:rsid w:val="001D7218"/>
    <w:rsid w:val="001D7221"/>
    <w:rsid w:val="001D7562"/>
    <w:rsid w:val="001D7B42"/>
    <w:rsid w:val="001D7EB8"/>
    <w:rsid w:val="001E0147"/>
    <w:rsid w:val="001E0321"/>
    <w:rsid w:val="001E1C70"/>
    <w:rsid w:val="001E201E"/>
    <w:rsid w:val="001E2069"/>
    <w:rsid w:val="001E2421"/>
    <w:rsid w:val="001E307D"/>
    <w:rsid w:val="001E36FA"/>
    <w:rsid w:val="001E3750"/>
    <w:rsid w:val="001E3A96"/>
    <w:rsid w:val="001E4015"/>
    <w:rsid w:val="001E4129"/>
    <w:rsid w:val="001E4137"/>
    <w:rsid w:val="001E43AE"/>
    <w:rsid w:val="001E4861"/>
    <w:rsid w:val="001E4B1E"/>
    <w:rsid w:val="001E4BD4"/>
    <w:rsid w:val="001E4D9C"/>
    <w:rsid w:val="001E4DC1"/>
    <w:rsid w:val="001E4E4F"/>
    <w:rsid w:val="001E50CE"/>
    <w:rsid w:val="001E59CF"/>
    <w:rsid w:val="001E5F2D"/>
    <w:rsid w:val="001E65F6"/>
    <w:rsid w:val="001E6DEB"/>
    <w:rsid w:val="001E7182"/>
    <w:rsid w:val="001E7222"/>
    <w:rsid w:val="001E7276"/>
    <w:rsid w:val="001E7942"/>
    <w:rsid w:val="001E7A2C"/>
    <w:rsid w:val="001E7BDC"/>
    <w:rsid w:val="001E7EFF"/>
    <w:rsid w:val="001F08F0"/>
    <w:rsid w:val="001F0B21"/>
    <w:rsid w:val="001F0E54"/>
    <w:rsid w:val="001F1445"/>
    <w:rsid w:val="001F161F"/>
    <w:rsid w:val="001F18E1"/>
    <w:rsid w:val="001F1A07"/>
    <w:rsid w:val="001F1D10"/>
    <w:rsid w:val="001F2554"/>
    <w:rsid w:val="001F2B70"/>
    <w:rsid w:val="001F2C4E"/>
    <w:rsid w:val="001F32BD"/>
    <w:rsid w:val="001F3923"/>
    <w:rsid w:val="001F3D11"/>
    <w:rsid w:val="001F43D9"/>
    <w:rsid w:val="001F4408"/>
    <w:rsid w:val="001F4780"/>
    <w:rsid w:val="001F4858"/>
    <w:rsid w:val="001F4923"/>
    <w:rsid w:val="001F4AA8"/>
    <w:rsid w:val="001F5DEE"/>
    <w:rsid w:val="001F5F18"/>
    <w:rsid w:val="001F6040"/>
    <w:rsid w:val="001F667C"/>
    <w:rsid w:val="001F6CC9"/>
    <w:rsid w:val="001F6D1D"/>
    <w:rsid w:val="001F6EBE"/>
    <w:rsid w:val="001F70FD"/>
    <w:rsid w:val="001F73B1"/>
    <w:rsid w:val="001F7473"/>
    <w:rsid w:val="001F7C61"/>
    <w:rsid w:val="001F7D6B"/>
    <w:rsid w:val="001F7E6E"/>
    <w:rsid w:val="00200111"/>
    <w:rsid w:val="00200698"/>
    <w:rsid w:val="002007F6"/>
    <w:rsid w:val="00200C5F"/>
    <w:rsid w:val="00200CFA"/>
    <w:rsid w:val="00200E3D"/>
    <w:rsid w:val="002013D7"/>
    <w:rsid w:val="002014F4"/>
    <w:rsid w:val="00201863"/>
    <w:rsid w:val="00201A09"/>
    <w:rsid w:val="00201AD8"/>
    <w:rsid w:val="00201AEB"/>
    <w:rsid w:val="00201E1F"/>
    <w:rsid w:val="00202785"/>
    <w:rsid w:val="00202AE4"/>
    <w:rsid w:val="00203247"/>
    <w:rsid w:val="00203391"/>
    <w:rsid w:val="002033BB"/>
    <w:rsid w:val="002035B8"/>
    <w:rsid w:val="00203A79"/>
    <w:rsid w:val="00203AAB"/>
    <w:rsid w:val="002040FB"/>
    <w:rsid w:val="002043D4"/>
    <w:rsid w:val="002045D2"/>
    <w:rsid w:val="00204953"/>
    <w:rsid w:val="002050C1"/>
    <w:rsid w:val="00205E30"/>
    <w:rsid w:val="0020613B"/>
    <w:rsid w:val="002066CD"/>
    <w:rsid w:val="002069DD"/>
    <w:rsid w:val="002072E2"/>
    <w:rsid w:val="002077AE"/>
    <w:rsid w:val="0020798C"/>
    <w:rsid w:val="00207D20"/>
    <w:rsid w:val="00207D3F"/>
    <w:rsid w:val="0021022B"/>
    <w:rsid w:val="00210A9F"/>
    <w:rsid w:val="00210AAA"/>
    <w:rsid w:val="00210E95"/>
    <w:rsid w:val="0021103F"/>
    <w:rsid w:val="00211828"/>
    <w:rsid w:val="00211CA7"/>
    <w:rsid w:val="00211D36"/>
    <w:rsid w:val="00211E68"/>
    <w:rsid w:val="0021232F"/>
    <w:rsid w:val="00212CC6"/>
    <w:rsid w:val="00213281"/>
    <w:rsid w:val="00213688"/>
    <w:rsid w:val="00213DE3"/>
    <w:rsid w:val="00213FAB"/>
    <w:rsid w:val="0021442C"/>
    <w:rsid w:val="0021469E"/>
    <w:rsid w:val="00214ACB"/>
    <w:rsid w:val="0021501F"/>
    <w:rsid w:val="0021548A"/>
    <w:rsid w:val="00215666"/>
    <w:rsid w:val="002157EB"/>
    <w:rsid w:val="0021658D"/>
    <w:rsid w:val="00216B74"/>
    <w:rsid w:val="00216BB4"/>
    <w:rsid w:val="00216BC5"/>
    <w:rsid w:val="00216EA4"/>
    <w:rsid w:val="00217AB6"/>
    <w:rsid w:val="00217BC8"/>
    <w:rsid w:val="00217CEB"/>
    <w:rsid w:val="00220620"/>
    <w:rsid w:val="00221E88"/>
    <w:rsid w:val="0022212A"/>
    <w:rsid w:val="00222BA3"/>
    <w:rsid w:val="00223492"/>
    <w:rsid w:val="00223854"/>
    <w:rsid w:val="00223DE4"/>
    <w:rsid w:val="00223FF9"/>
    <w:rsid w:val="002248C3"/>
    <w:rsid w:val="00224A5F"/>
    <w:rsid w:val="00225B12"/>
    <w:rsid w:val="00227650"/>
    <w:rsid w:val="00230B32"/>
    <w:rsid w:val="00230C14"/>
    <w:rsid w:val="00230CB2"/>
    <w:rsid w:val="00230EAD"/>
    <w:rsid w:val="002310D2"/>
    <w:rsid w:val="00231470"/>
    <w:rsid w:val="002316BA"/>
    <w:rsid w:val="00231A98"/>
    <w:rsid w:val="00231BBA"/>
    <w:rsid w:val="0023307E"/>
    <w:rsid w:val="002333F7"/>
    <w:rsid w:val="002337DD"/>
    <w:rsid w:val="002339DD"/>
    <w:rsid w:val="00233EDE"/>
    <w:rsid w:val="00234174"/>
    <w:rsid w:val="0023463F"/>
    <w:rsid w:val="00234653"/>
    <w:rsid w:val="0023480F"/>
    <w:rsid w:val="00234C31"/>
    <w:rsid w:val="00234F21"/>
    <w:rsid w:val="00235100"/>
    <w:rsid w:val="00235E5C"/>
    <w:rsid w:val="00236170"/>
    <w:rsid w:val="002361C2"/>
    <w:rsid w:val="002361C9"/>
    <w:rsid w:val="0023652F"/>
    <w:rsid w:val="002368D5"/>
    <w:rsid w:val="00236CDC"/>
    <w:rsid w:val="002373DF"/>
    <w:rsid w:val="0023747E"/>
    <w:rsid w:val="00237CDA"/>
    <w:rsid w:val="00237E01"/>
    <w:rsid w:val="002405F2"/>
    <w:rsid w:val="002407D5"/>
    <w:rsid w:val="0024086C"/>
    <w:rsid w:val="002412D4"/>
    <w:rsid w:val="002412DA"/>
    <w:rsid w:val="00241424"/>
    <w:rsid w:val="00241E0F"/>
    <w:rsid w:val="00242424"/>
    <w:rsid w:val="00242AA9"/>
    <w:rsid w:val="002430D4"/>
    <w:rsid w:val="00243278"/>
    <w:rsid w:val="0024361A"/>
    <w:rsid w:val="002438B0"/>
    <w:rsid w:val="00243CDF"/>
    <w:rsid w:val="0024449C"/>
    <w:rsid w:val="002448AC"/>
    <w:rsid w:val="00244AF9"/>
    <w:rsid w:val="002455C1"/>
    <w:rsid w:val="002455F4"/>
    <w:rsid w:val="00246796"/>
    <w:rsid w:val="0024696F"/>
    <w:rsid w:val="002473A2"/>
    <w:rsid w:val="002476D5"/>
    <w:rsid w:val="00247F2D"/>
    <w:rsid w:val="002510CE"/>
    <w:rsid w:val="00251677"/>
    <w:rsid w:val="00251802"/>
    <w:rsid w:val="00251D47"/>
    <w:rsid w:val="00251E0D"/>
    <w:rsid w:val="00251F79"/>
    <w:rsid w:val="00252055"/>
    <w:rsid w:val="0025216E"/>
    <w:rsid w:val="00252244"/>
    <w:rsid w:val="002526F0"/>
    <w:rsid w:val="00253067"/>
    <w:rsid w:val="0025385C"/>
    <w:rsid w:val="002538E8"/>
    <w:rsid w:val="00253B0B"/>
    <w:rsid w:val="00253E68"/>
    <w:rsid w:val="002541E7"/>
    <w:rsid w:val="00254609"/>
    <w:rsid w:val="002547CF"/>
    <w:rsid w:val="0025480F"/>
    <w:rsid w:val="00254ACC"/>
    <w:rsid w:val="00254BA0"/>
    <w:rsid w:val="00255E36"/>
    <w:rsid w:val="00255F93"/>
    <w:rsid w:val="00256AA2"/>
    <w:rsid w:val="00256D26"/>
    <w:rsid w:val="00256E9C"/>
    <w:rsid w:val="00256F2D"/>
    <w:rsid w:val="002574B9"/>
    <w:rsid w:val="002576EA"/>
    <w:rsid w:val="0026006D"/>
    <w:rsid w:val="00260491"/>
    <w:rsid w:val="00260496"/>
    <w:rsid w:val="00260C83"/>
    <w:rsid w:val="00260E84"/>
    <w:rsid w:val="00261743"/>
    <w:rsid w:val="00261C52"/>
    <w:rsid w:val="002622E9"/>
    <w:rsid w:val="002623B2"/>
    <w:rsid w:val="002629BC"/>
    <w:rsid w:val="00262C35"/>
    <w:rsid w:val="00262D91"/>
    <w:rsid w:val="00262FA7"/>
    <w:rsid w:val="00263966"/>
    <w:rsid w:val="0026448C"/>
    <w:rsid w:val="00264496"/>
    <w:rsid w:val="00264708"/>
    <w:rsid w:val="0026478E"/>
    <w:rsid w:val="002649B8"/>
    <w:rsid w:val="002649E3"/>
    <w:rsid w:val="00264A27"/>
    <w:rsid w:val="00264CB6"/>
    <w:rsid w:val="00264DF1"/>
    <w:rsid w:val="002651CC"/>
    <w:rsid w:val="002653D4"/>
    <w:rsid w:val="0026549F"/>
    <w:rsid w:val="002657B4"/>
    <w:rsid w:val="002664EA"/>
    <w:rsid w:val="002667D5"/>
    <w:rsid w:val="0026680D"/>
    <w:rsid w:val="0026734E"/>
    <w:rsid w:val="002674B2"/>
    <w:rsid w:val="002674D8"/>
    <w:rsid w:val="00267ED0"/>
    <w:rsid w:val="00267F79"/>
    <w:rsid w:val="002709E4"/>
    <w:rsid w:val="00271491"/>
    <w:rsid w:val="00271951"/>
    <w:rsid w:val="002719FB"/>
    <w:rsid w:val="00272578"/>
    <w:rsid w:val="00272D66"/>
    <w:rsid w:val="00272FF5"/>
    <w:rsid w:val="00273230"/>
    <w:rsid w:val="00273392"/>
    <w:rsid w:val="0027340C"/>
    <w:rsid w:val="002735D0"/>
    <w:rsid w:val="002746D9"/>
    <w:rsid w:val="00274B25"/>
    <w:rsid w:val="00274EBF"/>
    <w:rsid w:val="002752E5"/>
    <w:rsid w:val="0027547D"/>
    <w:rsid w:val="0027576F"/>
    <w:rsid w:val="00275BFF"/>
    <w:rsid w:val="002765C5"/>
    <w:rsid w:val="00276E84"/>
    <w:rsid w:val="002770C2"/>
    <w:rsid w:val="00277CDC"/>
    <w:rsid w:val="0028066C"/>
    <w:rsid w:val="002809F8"/>
    <w:rsid w:val="00281218"/>
    <w:rsid w:val="0028178F"/>
    <w:rsid w:val="00281BE4"/>
    <w:rsid w:val="00281EC5"/>
    <w:rsid w:val="00282794"/>
    <w:rsid w:val="00282EEF"/>
    <w:rsid w:val="002833C8"/>
    <w:rsid w:val="002836E4"/>
    <w:rsid w:val="00283709"/>
    <w:rsid w:val="0028374F"/>
    <w:rsid w:val="002839AE"/>
    <w:rsid w:val="00283D4C"/>
    <w:rsid w:val="00283E45"/>
    <w:rsid w:val="00284082"/>
    <w:rsid w:val="002843C0"/>
    <w:rsid w:val="0028449E"/>
    <w:rsid w:val="0028453A"/>
    <w:rsid w:val="0028500D"/>
    <w:rsid w:val="00285502"/>
    <w:rsid w:val="00285E32"/>
    <w:rsid w:val="002863AE"/>
    <w:rsid w:val="00286608"/>
    <w:rsid w:val="002867E7"/>
    <w:rsid w:val="00286F45"/>
    <w:rsid w:val="0028723D"/>
    <w:rsid w:val="00287868"/>
    <w:rsid w:val="00287D7B"/>
    <w:rsid w:val="00290745"/>
    <w:rsid w:val="00290781"/>
    <w:rsid w:val="0029098A"/>
    <w:rsid w:val="00290A4D"/>
    <w:rsid w:val="00290F10"/>
    <w:rsid w:val="00290FCB"/>
    <w:rsid w:val="00291C5F"/>
    <w:rsid w:val="002925F8"/>
    <w:rsid w:val="00292735"/>
    <w:rsid w:val="00292842"/>
    <w:rsid w:val="002929E8"/>
    <w:rsid w:val="00292CD0"/>
    <w:rsid w:val="00293DAD"/>
    <w:rsid w:val="00293E5F"/>
    <w:rsid w:val="0029475E"/>
    <w:rsid w:val="00294F20"/>
    <w:rsid w:val="0029512D"/>
    <w:rsid w:val="0029514E"/>
    <w:rsid w:val="002952F5"/>
    <w:rsid w:val="00295DDD"/>
    <w:rsid w:val="002960D7"/>
    <w:rsid w:val="002964FB"/>
    <w:rsid w:val="00296630"/>
    <w:rsid w:val="0029684B"/>
    <w:rsid w:val="00296854"/>
    <w:rsid w:val="00296DDD"/>
    <w:rsid w:val="00297385"/>
    <w:rsid w:val="002978AD"/>
    <w:rsid w:val="00297E52"/>
    <w:rsid w:val="00297EB1"/>
    <w:rsid w:val="002A0C05"/>
    <w:rsid w:val="002A1091"/>
    <w:rsid w:val="002A1099"/>
    <w:rsid w:val="002A1258"/>
    <w:rsid w:val="002A169D"/>
    <w:rsid w:val="002A1A8F"/>
    <w:rsid w:val="002A1C80"/>
    <w:rsid w:val="002A1E7E"/>
    <w:rsid w:val="002A1F8E"/>
    <w:rsid w:val="002A20E2"/>
    <w:rsid w:val="002A24A9"/>
    <w:rsid w:val="002A2C22"/>
    <w:rsid w:val="002A3172"/>
    <w:rsid w:val="002A32DC"/>
    <w:rsid w:val="002A34A6"/>
    <w:rsid w:val="002A36BB"/>
    <w:rsid w:val="002A3851"/>
    <w:rsid w:val="002A3C36"/>
    <w:rsid w:val="002A3F57"/>
    <w:rsid w:val="002A4179"/>
    <w:rsid w:val="002A45C7"/>
    <w:rsid w:val="002A564B"/>
    <w:rsid w:val="002A570C"/>
    <w:rsid w:val="002A580B"/>
    <w:rsid w:val="002A6093"/>
    <w:rsid w:val="002A641A"/>
    <w:rsid w:val="002A65CE"/>
    <w:rsid w:val="002A6737"/>
    <w:rsid w:val="002A692F"/>
    <w:rsid w:val="002A6966"/>
    <w:rsid w:val="002A6B34"/>
    <w:rsid w:val="002A6BCD"/>
    <w:rsid w:val="002A6CE8"/>
    <w:rsid w:val="002A7163"/>
    <w:rsid w:val="002A7743"/>
    <w:rsid w:val="002A780D"/>
    <w:rsid w:val="002A7ADA"/>
    <w:rsid w:val="002B0B81"/>
    <w:rsid w:val="002B1235"/>
    <w:rsid w:val="002B2299"/>
    <w:rsid w:val="002B2C8D"/>
    <w:rsid w:val="002B33F2"/>
    <w:rsid w:val="002B3BFE"/>
    <w:rsid w:val="002B40D1"/>
    <w:rsid w:val="002B42BF"/>
    <w:rsid w:val="002B4376"/>
    <w:rsid w:val="002B454C"/>
    <w:rsid w:val="002B56A3"/>
    <w:rsid w:val="002B59C4"/>
    <w:rsid w:val="002B5BFE"/>
    <w:rsid w:val="002B6E05"/>
    <w:rsid w:val="002B6FED"/>
    <w:rsid w:val="002B77EA"/>
    <w:rsid w:val="002C00E9"/>
    <w:rsid w:val="002C0640"/>
    <w:rsid w:val="002C06EF"/>
    <w:rsid w:val="002C0743"/>
    <w:rsid w:val="002C0773"/>
    <w:rsid w:val="002C0FC3"/>
    <w:rsid w:val="002C124A"/>
    <w:rsid w:val="002C1319"/>
    <w:rsid w:val="002C16E7"/>
    <w:rsid w:val="002C2201"/>
    <w:rsid w:val="002C221B"/>
    <w:rsid w:val="002C26BC"/>
    <w:rsid w:val="002C2943"/>
    <w:rsid w:val="002C362E"/>
    <w:rsid w:val="002C377E"/>
    <w:rsid w:val="002C3976"/>
    <w:rsid w:val="002C3C70"/>
    <w:rsid w:val="002C3CB4"/>
    <w:rsid w:val="002C4458"/>
    <w:rsid w:val="002C4715"/>
    <w:rsid w:val="002C4F12"/>
    <w:rsid w:val="002C515D"/>
    <w:rsid w:val="002C5775"/>
    <w:rsid w:val="002C5872"/>
    <w:rsid w:val="002C5CA0"/>
    <w:rsid w:val="002C5F9B"/>
    <w:rsid w:val="002C5FCA"/>
    <w:rsid w:val="002C6012"/>
    <w:rsid w:val="002C658A"/>
    <w:rsid w:val="002C6C8F"/>
    <w:rsid w:val="002C6E6B"/>
    <w:rsid w:val="002C70F4"/>
    <w:rsid w:val="002C743B"/>
    <w:rsid w:val="002C7757"/>
    <w:rsid w:val="002C7E0D"/>
    <w:rsid w:val="002C7F1D"/>
    <w:rsid w:val="002D054F"/>
    <w:rsid w:val="002D087B"/>
    <w:rsid w:val="002D08DB"/>
    <w:rsid w:val="002D0A19"/>
    <w:rsid w:val="002D0B1A"/>
    <w:rsid w:val="002D1000"/>
    <w:rsid w:val="002D10A7"/>
    <w:rsid w:val="002D156C"/>
    <w:rsid w:val="002D2179"/>
    <w:rsid w:val="002D2845"/>
    <w:rsid w:val="002D3C5E"/>
    <w:rsid w:val="002D42B6"/>
    <w:rsid w:val="002D46CB"/>
    <w:rsid w:val="002D4EF9"/>
    <w:rsid w:val="002D506D"/>
    <w:rsid w:val="002D63C8"/>
    <w:rsid w:val="002D65AA"/>
    <w:rsid w:val="002D68AC"/>
    <w:rsid w:val="002D6A3C"/>
    <w:rsid w:val="002D6B79"/>
    <w:rsid w:val="002D74CE"/>
    <w:rsid w:val="002D7585"/>
    <w:rsid w:val="002D79C5"/>
    <w:rsid w:val="002D7A71"/>
    <w:rsid w:val="002D7FDB"/>
    <w:rsid w:val="002E0F15"/>
    <w:rsid w:val="002E102D"/>
    <w:rsid w:val="002E1613"/>
    <w:rsid w:val="002E169D"/>
    <w:rsid w:val="002E174E"/>
    <w:rsid w:val="002E2078"/>
    <w:rsid w:val="002E222A"/>
    <w:rsid w:val="002E2E38"/>
    <w:rsid w:val="002E31A6"/>
    <w:rsid w:val="002E50A0"/>
    <w:rsid w:val="002E53D0"/>
    <w:rsid w:val="002E59EC"/>
    <w:rsid w:val="002E5F04"/>
    <w:rsid w:val="002E6A40"/>
    <w:rsid w:val="002E7016"/>
    <w:rsid w:val="002E7334"/>
    <w:rsid w:val="002E7458"/>
    <w:rsid w:val="002E7E1F"/>
    <w:rsid w:val="002F0008"/>
    <w:rsid w:val="002F0122"/>
    <w:rsid w:val="002F0B89"/>
    <w:rsid w:val="002F0D70"/>
    <w:rsid w:val="002F10A3"/>
    <w:rsid w:val="002F141C"/>
    <w:rsid w:val="002F1AFD"/>
    <w:rsid w:val="002F1EA5"/>
    <w:rsid w:val="002F1EAA"/>
    <w:rsid w:val="002F27E3"/>
    <w:rsid w:val="002F2B69"/>
    <w:rsid w:val="002F337F"/>
    <w:rsid w:val="002F3649"/>
    <w:rsid w:val="002F370D"/>
    <w:rsid w:val="002F3829"/>
    <w:rsid w:val="002F39BE"/>
    <w:rsid w:val="002F3B3D"/>
    <w:rsid w:val="002F3D52"/>
    <w:rsid w:val="002F4194"/>
    <w:rsid w:val="002F4345"/>
    <w:rsid w:val="002F45A1"/>
    <w:rsid w:val="002F5170"/>
    <w:rsid w:val="002F5241"/>
    <w:rsid w:val="002F576B"/>
    <w:rsid w:val="002F5844"/>
    <w:rsid w:val="002F5E4B"/>
    <w:rsid w:val="002F5F09"/>
    <w:rsid w:val="002F6474"/>
    <w:rsid w:val="002F6484"/>
    <w:rsid w:val="002F65CC"/>
    <w:rsid w:val="00300160"/>
    <w:rsid w:val="00300596"/>
    <w:rsid w:val="00301D81"/>
    <w:rsid w:val="00302655"/>
    <w:rsid w:val="00302A8E"/>
    <w:rsid w:val="00302B14"/>
    <w:rsid w:val="00302CA5"/>
    <w:rsid w:val="00302E3B"/>
    <w:rsid w:val="003030C6"/>
    <w:rsid w:val="00303295"/>
    <w:rsid w:val="00303646"/>
    <w:rsid w:val="00303903"/>
    <w:rsid w:val="003039DF"/>
    <w:rsid w:val="003039E4"/>
    <w:rsid w:val="00303D8A"/>
    <w:rsid w:val="00304A1E"/>
    <w:rsid w:val="00304D77"/>
    <w:rsid w:val="0030550B"/>
    <w:rsid w:val="003055C6"/>
    <w:rsid w:val="00305B04"/>
    <w:rsid w:val="003070A9"/>
    <w:rsid w:val="00307E82"/>
    <w:rsid w:val="00307F39"/>
    <w:rsid w:val="0031015D"/>
    <w:rsid w:val="00310636"/>
    <w:rsid w:val="00310AA0"/>
    <w:rsid w:val="00310DC5"/>
    <w:rsid w:val="00311659"/>
    <w:rsid w:val="003119DD"/>
    <w:rsid w:val="00312067"/>
    <w:rsid w:val="003126C5"/>
    <w:rsid w:val="003128C4"/>
    <w:rsid w:val="00312B74"/>
    <w:rsid w:val="00312D91"/>
    <w:rsid w:val="00313823"/>
    <w:rsid w:val="00313E43"/>
    <w:rsid w:val="0031452B"/>
    <w:rsid w:val="00314980"/>
    <w:rsid w:val="00314FDD"/>
    <w:rsid w:val="003161D1"/>
    <w:rsid w:val="0031669C"/>
    <w:rsid w:val="0031691E"/>
    <w:rsid w:val="003169AA"/>
    <w:rsid w:val="00317041"/>
    <w:rsid w:val="003171CE"/>
    <w:rsid w:val="0031731E"/>
    <w:rsid w:val="00317334"/>
    <w:rsid w:val="0031755D"/>
    <w:rsid w:val="003176C9"/>
    <w:rsid w:val="00317ADD"/>
    <w:rsid w:val="00317BAF"/>
    <w:rsid w:val="00317F9E"/>
    <w:rsid w:val="00320A85"/>
    <w:rsid w:val="00320F4F"/>
    <w:rsid w:val="00321C15"/>
    <w:rsid w:val="00322F09"/>
    <w:rsid w:val="0032302F"/>
    <w:rsid w:val="0032444F"/>
    <w:rsid w:val="0032457D"/>
    <w:rsid w:val="0032497C"/>
    <w:rsid w:val="00324E81"/>
    <w:rsid w:val="00324F43"/>
    <w:rsid w:val="003251C2"/>
    <w:rsid w:val="00325AE8"/>
    <w:rsid w:val="00326177"/>
    <w:rsid w:val="003261BE"/>
    <w:rsid w:val="00326276"/>
    <w:rsid w:val="00326568"/>
    <w:rsid w:val="00326770"/>
    <w:rsid w:val="00326E7D"/>
    <w:rsid w:val="00326F76"/>
    <w:rsid w:val="00327217"/>
    <w:rsid w:val="0032728E"/>
    <w:rsid w:val="003275DE"/>
    <w:rsid w:val="00327B06"/>
    <w:rsid w:val="00327D9B"/>
    <w:rsid w:val="0033034C"/>
    <w:rsid w:val="00330776"/>
    <w:rsid w:val="00330AAA"/>
    <w:rsid w:val="00332003"/>
    <w:rsid w:val="0033212E"/>
    <w:rsid w:val="00332275"/>
    <w:rsid w:val="0033228B"/>
    <w:rsid w:val="00332B29"/>
    <w:rsid w:val="00333384"/>
    <w:rsid w:val="00333542"/>
    <w:rsid w:val="00334C14"/>
    <w:rsid w:val="00334C7F"/>
    <w:rsid w:val="00335397"/>
    <w:rsid w:val="00335484"/>
    <w:rsid w:val="0033551C"/>
    <w:rsid w:val="003356A0"/>
    <w:rsid w:val="00335817"/>
    <w:rsid w:val="00335E6E"/>
    <w:rsid w:val="003363BE"/>
    <w:rsid w:val="00336402"/>
    <w:rsid w:val="003376C7"/>
    <w:rsid w:val="0033791D"/>
    <w:rsid w:val="00340384"/>
    <w:rsid w:val="00340553"/>
    <w:rsid w:val="00340CF2"/>
    <w:rsid w:val="00341362"/>
    <w:rsid w:val="00341427"/>
    <w:rsid w:val="0034188F"/>
    <w:rsid w:val="003421EC"/>
    <w:rsid w:val="0034232F"/>
    <w:rsid w:val="00342343"/>
    <w:rsid w:val="00342768"/>
    <w:rsid w:val="00342DD7"/>
    <w:rsid w:val="00343428"/>
    <w:rsid w:val="00343C15"/>
    <w:rsid w:val="00343C42"/>
    <w:rsid w:val="00343EB3"/>
    <w:rsid w:val="003440C4"/>
    <w:rsid w:val="00344170"/>
    <w:rsid w:val="003447FA"/>
    <w:rsid w:val="003449E7"/>
    <w:rsid w:val="00344E52"/>
    <w:rsid w:val="00344E56"/>
    <w:rsid w:val="00344F06"/>
    <w:rsid w:val="00345164"/>
    <w:rsid w:val="00345641"/>
    <w:rsid w:val="00345815"/>
    <w:rsid w:val="00345ACD"/>
    <w:rsid w:val="00345D2D"/>
    <w:rsid w:val="00345D3D"/>
    <w:rsid w:val="003463F2"/>
    <w:rsid w:val="00346591"/>
    <w:rsid w:val="00346EA3"/>
    <w:rsid w:val="0034723A"/>
    <w:rsid w:val="0034745C"/>
    <w:rsid w:val="003474A4"/>
    <w:rsid w:val="003477B9"/>
    <w:rsid w:val="00347CB1"/>
    <w:rsid w:val="003506A3"/>
    <w:rsid w:val="003506D6"/>
    <w:rsid w:val="003519C6"/>
    <w:rsid w:val="003522E2"/>
    <w:rsid w:val="0035241B"/>
    <w:rsid w:val="0035247A"/>
    <w:rsid w:val="00352FC6"/>
    <w:rsid w:val="00353084"/>
    <w:rsid w:val="00353BEC"/>
    <w:rsid w:val="00353C08"/>
    <w:rsid w:val="00353EE9"/>
    <w:rsid w:val="00354233"/>
    <w:rsid w:val="0035484A"/>
    <w:rsid w:val="00354E1C"/>
    <w:rsid w:val="003553A8"/>
    <w:rsid w:val="00355AAF"/>
    <w:rsid w:val="00355B30"/>
    <w:rsid w:val="00355D16"/>
    <w:rsid w:val="00356046"/>
    <w:rsid w:val="0035620E"/>
    <w:rsid w:val="00356878"/>
    <w:rsid w:val="00357B7B"/>
    <w:rsid w:val="00357C4C"/>
    <w:rsid w:val="00360FC7"/>
    <w:rsid w:val="00361306"/>
    <w:rsid w:val="00361826"/>
    <w:rsid w:val="00362396"/>
    <w:rsid w:val="003629AA"/>
    <w:rsid w:val="00362BE7"/>
    <w:rsid w:val="00363799"/>
    <w:rsid w:val="00363B0F"/>
    <w:rsid w:val="00363EE1"/>
    <w:rsid w:val="0036404C"/>
    <w:rsid w:val="003641BD"/>
    <w:rsid w:val="003643DD"/>
    <w:rsid w:val="0036479A"/>
    <w:rsid w:val="003648E4"/>
    <w:rsid w:val="003649CF"/>
    <w:rsid w:val="003649E5"/>
    <w:rsid w:val="00364BD4"/>
    <w:rsid w:val="003656AA"/>
    <w:rsid w:val="00365AFA"/>
    <w:rsid w:val="00365B0F"/>
    <w:rsid w:val="00365BFF"/>
    <w:rsid w:val="00366520"/>
    <w:rsid w:val="003668FC"/>
    <w:rsid w:val="003669AD"/>
    <w:rsid w:val="00366AEB"/>
    <w:rsid w:val="00366F6E"/>
    <w:rsid w:val="00367119"/>
    <w:rsid w:val="00367193"/>
    <w:rsid w:val="0036735F"/>
    <w:rsid w:val="00367375"/>
    <w:rsid w:val="003677D4"/>
    <w:rsid w:val="0036784A"/>
    <w:rsid w:val="00367DBF"/>
    <w:rsid w:val="00370355"/>
    <w:rsid w:val="0037039F"/>
    <w:rsid w:val="003708FF"/>
    <w:rsid w:val="00370EAA"/>
    <w:rsid w:val="003713C1"/>
    <w:rsid w:val="00371645"/>
    <w:rsid w:val="00371936"/>
    <w:rsid w:val="00371BF5"/>
    <w:rsid w:val="00372283"/>
    <w:rsid w:val="003722E2"/>
    <w:rsid w:val="00372853"/>
    <w:rsid w:val="00372A3C"/>
    <w:rsid w:val="00372E21"/>
    <w:rsid w:val="00372F29"/>
    <w:rsid w:val="00372F64"/>
    <w:rsid w:val="00372FCB"/>
    <w:rsid w:val="00373121"/>
    <w:rsid w:val="0037359D"/>
    <w:rsid w:val="0037376C"/>
    <w:rsid w:val="00373E02"/>
    <w:rsid w:val="00373E0C"/>
    <w:rsid w:val="00373F98"/>
    <w:rsid w:val="00373FC1"/>
    <w:rsid w:val="00374125"/>
    <w:rsid w:val="00374730"/>
    <w:rsid w:val="00374D28"/>
    <w:rsid w:val="00374ED8"/>
    <w:rsid w:val="00375437"/>
    <w:rsid w:val="00375708"/>
    <w:rsid w:val="00376711"/>
    <w:rsid w:val="003770B7"/>
    <w:rsid w:val="0037786E"/>
    <w:rsid w:val="003779BA"/>
    <w:rsid w:val="0038011A"/>
    <w:rsid w:val="003803AA"/>
    <w:rsid w:val="0038096B"/>
    <w:rsid w:val="0038140A"/>
    <w:rsid w:val="00381A36"/>
    <w:rsid w:val="00381ACD"/>
    <w:rsid w:val="00381CF6"/>
    <w:rsid w:val="00381E4F"/>
    <w:rsid w:val="003821D5"/>
    <w:rsid w:val="003821F2"/>
    <w:rsid w:val="003831A6"/>
    <w:rsid w:val="00383B74"/>
    <w:rsid w:val="0038447F"/>
    <w:rsid w:val="003844DD"/>
    <w:rsid w:val="003845CC"/>
    <w:rsid w:val="0038480E"/>
    <w:rsid w:val="00385840"/>
    <w:rsid w:val="00385A26"/>
    <w:rsid w:val="00385B65"/>
    <w:rsid w:val="00385E45"/>
    <w:rsid w:val="00386272"/>
    <w:rsid w:val="00386785"/>
    <w:rsid w:val="00386806"/>
    <w:rsid w:val="00386B6F"/>
    <w:rsid w:val="00386D70"/>
    <w:rsid w:val="0038700E"/>
    <w:rsid w:val="0038705D"/>
    <w:rsid w:val="00387810"/>
    <w:rsid w:val="003879BB"/>
    <w:rsid w:val="00387A25"/>
    <w:rsid w:val="003900C4"/>
    <w:rsid w:val="003901DE"/>
    <w:rsid w:val="00390E43"/>
    <w:rsid w:val="00390FBD"/>
    <w:rsid w:val="0039102A"/>
    <w:rsid w:val="00391BC6"/>
    <w:rsid w:val="00391E24"/>
    <w:rsid w:val="00391EDA"/>
    <w:rsid w:val="00392B70"/>
    <w:rsid w:val="00392FED"/>
    <w:rsid w:val="003930B5"/>
    <w:rsid w:val="00393781"/>
    <w:rsid w:val="00393BD2"/>
    <w:rsid w:val="00393C1C"/>
    <w:rsid w:val="00393EA4"/>
    <w:rsid w:val="00393FAE"/>
    <w:rsid w:val="0039477C"/>
    <w:rsid w:val="00394AB8"/>
    <w:rsid w:val="00394BA7"/>
    <w:rsid w:val="00394C6D"/>
    <w:rsid w:val="00394CC1"/>
    <w:rsid w:val="00395C06"/>
    <w:rsid w:val="003962FF"/>
    <w:rsid w:val="003963CA"/>
    <w:rsid w:val="00396601"/>
    <w:rsid w:val="003969B8"/>
    <w:rsid w:val="00397556"/>
    <w:rsid w:val="00397AB4"/>
    <w:rsid w:val="00397B6E"/>
    <w:rsid w:val="003A08AC"/>
    <w:rsid w:val="003A0DBE"/>
    <w:rsid w:val="003A1515"/>
    <w:rsid w:val="003A1664"/>
    <w:rsid w:val="003A1BB6"/>
    <w:rsid w:val="003A1C61"/>
    <w:rsid w:val="003A1CC2"/>
    <w:rsid w:val="003A1CEC"/>
    <w:rsid w:val="003A20B1"/>
    <w:rsid w:val="003A2146"/>
    <w:rsid w:val="003A22AF"/>
    <w:rsid w:val="003A263B"/>
    <w:rsid w:val="003A29A9"/>
    <w:rsid w:val="003A38C6"/>
    <w:rsid w:val="003A403F"/>
    <w:rsid w:val="003A4851"/>
    <w:rsid w:val="003A4DE5"/>
    <w:rsid w:val="003A52CA"/>
    <w:rsid w:val="003A572E"/>
    <w:rsid w:val="003A57F6"/>
    <w:rsid w:val="003A5969"/>
    <w:rsid w:val="003A59B2"/>
    <w:rsid w:val="003A6512"/>
    <w:rsid w:val="003A6690"/>
    <w:rsid w:val="003A67CE"/>
    <w:rsid w:val="003A6D32"/>
    <w:rsid w:val="003A6FE8"/>
    <w:rsid w:val="003A7A03"/>
    <w:rsid w:val="003A7A97"/>
    <w:rsid w:val="003B0A75"/>
    <w:rsid w:val="003B117A"/>
    <w:rsid w:val="003B14F6"/>
    <w:rsid w:val="003B1BCE"/>
    <w:rsid w:val="003B24C8"/>
    <w:rsid w:val="003B281E"/>
    <w:rsid w:val="003B28A9"/>
    <w:rsid w:val="003B29D3"/>
    <w:rsid w:val="003B2CFB"/>
    <w:rsid w:val="003B37B0"/>
    <w:rsid w:val="003B3B32"/>
    <w:rsid w:val="003B3D15"/>
    <w:rsid w:val="003B3DC0"/>
    <w:rsid w:val="003B3DC5"/>
    <w:rsid w:val="003B40A2"/>
    <w:rsid w:val="003B4707"/>
    <w:rsid w:val="003B475B"/>
    <w:rsid w:val="003B4764"/>
    <w:rsid w:val="003B4BFC"/>
    <w:rsid w:val="003B4EED"/>
    <w:rsid w:val="003B50CF"/>
    <w:rsid w:val="003B51A7"/>
    <w:rsid w:val="003B5B3A"/>
    <w:rsid w:val="003B5CF4"/>
    <w:rsid w:val="003B5CFA"/>
    <w:rsid w:val="003B5F33"/>
    <w:rsid w:val="003B6548"/>
    <w:rsid w:val="003B6562"/>
    <w:rsid w:val="003B6B2C"/>
    <w:rsid w:val="003B6D61"/>
    <w:rsid w:val="003B714F"/>
    <w:rsid w:val="003B721A"/>
    <w:rsid w:val="003B730F"/>
    <w:rsid w:val="003B76E2"/>
    <w:rsid w:val="003B7A2F"/>
    <w:rsid w:val="003B7A42"/>
    <w:rsid w:val="003B7AD1"/>
    <w:rsid w:val="003C00B7"/>
    <w:rsid w:val="003C03C6"/>
    <w:rsid w:val="003C058F"/>
    <w:rsid w:val="003C1647"/>
    <w:rsid w:val="003C1D74"/>
    <w:rsid w:val="003C255E"/>
    <w:rsid w:val="003C279C"/>
    <w:rsid w:val="003C2D26"/>
    <w:rsid w:val="003C327F"/>
    <w:rsid w:val="003C330F"/>
    <w:rsid w:val="003C3779"/>
    <w:rsid w:val="003C41CF"/>
    <w:rsid w:val="003C42F2"/>
    <w:rsid w:val="003C43F5"/>
    <w:rsid w:val="003C4F28"/>
    <w:rsid w:val="003C5B12"/>
    <w:rsid w:val="003C5F0E"/>
    <w:rsid w:val="003C6DC4"/>
    <w:rsid w:val="003C6F15"/>
    <w:rsid w:val="003C784E"/>
    <w:rsid w:val="003C791F"/>
    <w:rsid w:val="003C79F1"/>
    <w:rsid w:val="003C7AF9"/>
    <w:rsid w:val="003C7EF3"/>
    <w:rsid w:val="003D0269"/>
    <w:rsid w:val="003D027C"/>
    <w:rsid w:val="003D0611"/>
    <w:rsid w:val="003D0885"/>
    <w:rsid w:val="003D090E"/>
    <w:rsid w:val="003D0FC4"/>
    <w:rsid w:val="003D1485"/>
    <w:rsid w:val="003D1AB1"/>
    <w:rsid w:val="003D1B06"/>
    <w:rsid w:val="003D1CD1"/>
    <w:rsid w:val="003D2470"/>
    <w:rsid w:val="003D3668"/>
    <w:rsid w:val="003D3BD4"/>
    <w:rsid w:val="003D3EE0"/>
    <w:rsid w:val="003D4477"/>
    <w:rsid w:val="003D45DE"/>
    <w:rsid w:val="003D4629"/>
    <w:rsid w:val="003D48C9"/>
    <w:rsid w:val="003D5107"/>
    <w:rsid w:val="003D517D"/>
    <w:rsid w:val="003D5CE8"/>
    <w:rsid w:val="003D6127"/>
    <w:rsid w:val="003D6134"/>
    <w:rsid w:val="003D7931"/>
    <w:rsid w:val="003D7CBC"/>
    <w:rsid w:val="003D7F3C"/>
    <w:rsid w:val="003E0128"/>
    <w:rsid w:val="003E0615"/>
    <w:rsid w:val="003E0B31"/>
    <w:rsid w:val="003E0B55"/>
    <w:rsid w:val="003E0B5F"/>
    <w:rsid w:val="003E12BA"/>
    <w:rsid w:val="003E19FC"/>
    <w:rsid w:val="003E1A59"/>
    <w:rsid w:val="003E1D2B"/>
    <w:rsid w:val="003E1F98"/>
    <w:rsid w:val="003E203F"/>
    <w:rsid w:val="003E26E4"/>
    <w:rsid w:val="003E276B"/>
    <w:rsid w:val="003E30C4"/>
    <w:rsid w:val="003E3291"/>
    <w:rsid w:val="003E35AD"/>
    <w:rsid w:val="003E3900"/>
    <w:rsid w:val="003E3B22"/>
    <w:rsid w:val="003E426F"/>
    <w:rsid w:val="003E427D"/>
    <w:rsid w:val="003E4283"/>
    <w:rsid w:val="003E4355"/>
    <w:rsid w:val="003E47C1"/>
    <w:rsid w:val="003E4820"/>
    <w:rsid w:val="003E48BC"/>
    <w:rsid w:val="003E4C48"/>
    <w:rsid w:val="003E52F2"/>
    <w:rsid w:val="003E54D7"/>
    <w:rsid w:val="003E5B77"/>
    <w:rsid w:val="003E6542"/>
    <w:rsid w:val="003E656F"/>
    <w:rsid w:val="003E6757"/>
    <w:rsid w:val="003E678D"/>
    <w:rsid w:val="003E6B8B"/>
    <w:rsid w:val="003E6D48"/>
    <w:rsid w:val="003E6F97"/>
    <w:rsid w:val="003E7655"/>
    <w:rsid w:val="003E7677"/>
    <w:rsid w:val="003E7712"/>
    <w:rsid w:val="003E78DD"/>
    <w:rsid w:val="003E7BB0"/>
    <w:rsid w:val="003F081E"/>
    <w:rsid w:val="003F09D0"/>
    <w:rsid w:val="003F0A95"/>
    <w:rsid w:val="003F0D93"/>
    <w:rsid w:val="003F18D5"/>
    <w:rsid w:val="003F1947"/>
    <w:rsid w:val="003F19CA"/>
    <w:rsid w:val="003F1D39"/>
    <w:rsid w:val="003F227A"/>
    <w:rsid w:val="003F2598"/>
    <w:rsid w:val="003F2725"/>
    <w:rsid w:val="003F290E"/>
    <w:rsid w:val="003F2AAA"/>
    <w:rsid w:val="003F2AB9"/>
    <w:rsid w:val="003F2FFE"/>
    <w:rsid w:val="003F33E8"/>
    <w:rsid w:val="003F356C"/>
    <w:rsid w:val="003F3752"/>
    <w:rsid w:val="003F481E"/>
    <w:rsid w:val="003F48EA"/>
    <w:rsid w:val="003F49D9"/>
    <w:rsid w:val="003F4F40"/>
    <w:rsid w:val="003F509E"/>
    <w:rsid w:val="003F5BA7"/>
    <w:rsid w:val="003F5C59"/>
    <w:rsid w:val="003F603E"/>
    <w:rsid w:val="003F60C7"/>
    <w:rsid w:val="003F61BF"/>
    <w:rsid w:val="003F6352"/>
    <w:rsid w:val="003F6EF2"/>
    <w:rsid w:val="003F7392"/>
    <w:rsid w:val="003F7BE3"/>
    <w:rsid w:val="003F7F5B"/>
    <w:rsid w:val="0040040A"/>
    <w:rsid w:val="00401489"/>
    <w:rsid w:val="004014C6"/>
    <w:rsid w:val="0040156C"/>
    <w:rsid w:val="004015F5"/>
    <w:rsid w:val="004016E2"/>
    <w:rsid w:val="00401B92"/>
    <w:rsid w:val="00401C5D"/>
    <w:rsid w:val="00402E60"/>
    <w:rsid w:val="00403309"/>
    <w:rsid w:val="004033DE"/>
    <w:rsid w:val="0040394C"/>
    <w:rsid w:val="0040398E"/>
    <w:rsid w:val="00403B58"/>
    <w:rsid w:val="00403FE1"/>
    <w:rsid w:val="00403FEC"/>
    <w:rsid w:val="004044CF"/>
    <w:rsid w:val="00404A38"/>
    <w:rsid w:val="00404B5F"/>
    <w:rsid w:val="004052C5"/>
    <w:rsid w:val="004056E5"/>
    <w:rsid w:val="004062B0"/>
    <w:rsid w:val="0040634B"/>
    <w:rsid w:val="00406814"/>
    <w:rsid w:val="00406A79"/>
    <w:rsid w:val="00406AAC"/>
    <w:rsid w:val="00406B73"/>
    <w:rsid w:val="00406E90"/>
    <w:rsid w:val="0040713B"/>
    <w:rsid w:val="0040749A"/>
    <w:rsid w:val="0040752E"/>
    <w:rsid w:val="004100DA"/>
    <w:rsid w:val="004100DC"/>
    <w:rsid w:val="004100F9"/>
    <w:rsid w:val="00410437"/>
    <w:rsid w:val="0041047C"/>
    <w:rsid w:val="00410790"/>
    <w:rsid w:val="004107E6"/>
    <w:rsid w:val="00410811"/>
    <w:rsid w:val="00410C03"/>
    <w:rsid w:val="00410FF3"/>
    <w:rsid w:val="00411150"/>
    <w:rsid w:val="00411978"/>
    <w:rsid w:val="0041212B"/>
    <w:rsid w:val="00412470"/>
    <w:rsid w:val="00412779"/>
    <w:rsid w:val="00413264"/>
    <w:rsid w:val="0041337A"/>
    <w:rsid w:val="004139CE"/>
    <w:rsid w:val="00413BB5"/>
    <w:rsid w:val="00414D0B"/>
    <w:rsid w:val="0041545C"/>
    <w:rsid w:val="004155E2"/>
    <w:rsid w:val="0041584C"/>
    <w:rsid w:val="00415D96"/>
    <w:rsid w:val="00416032"/>
    <w:rsid w:val="00416D63"/>
    <w:rsid w:val="0041748C"/>
    <w:rsid w:val="00417493"/>
    <w:rsid w:val="0042039D"/>
    <w:rsid w:val="00420552"/>
    <w:rsid w:val="0042060C"/>
    <w:rsid w:val="00420755"/>
    <w:rsid w:val="004212C8"/>
    <w:rsid w:val="0042133C"/>
    <w:rsid w:val="00421ADF"/>
    <w:rsid w:val="00421D5E"/>
    <w:rsid w:val="004229BB"/>
    <w:rsid w:val="00422A10"/>
    <w:rsid w:val="004233E1"/>
    <w:rsid w:val="0042350E"/>
    <w:rsid w:val="004237B4"/>
    <w:rsid w:val="00423FA8"/>
    <w:rsid w:val="00424F84"/>
    <w:rsid w:val="004252D9"/>
    <w:rsid w:val="00425E04"/>
    <w:rsid w:val="004260FD"/>
    <w:rsid w:val="00426363"/>
    <w:rsid w:val="004263AD"/>
    <w:rsid w:val="004268B2"/>
    <w:rsid w:val="00426A3D"/>
    <w:rsid w:val="004272D2"/>
    <w:rsid w:val="004279AB"/>
    <w:rsid w:val="00427BAE"/>
    <w:rsid w:val="00427C36"/>
    <w:rsid w:val="00427D46"/>
    <w:rsid w:val="004300AC"/>
    <w:rsid w:val="00430145"/>
    <w:rsid w:val="00430332"/>
    <w:rsid w:val="00430550"/>
    <w:rsid w:val="00430664"/>
    <w:rsid w:val="0043092D"/>
    <w:rsid w:val="00431454"/>
    <w:rsid w:val="00431532"/>
    <w:rsid w:val="0043166B"/>
    <w:rsid w:val="00431A2E"/>
    <w:rsid w:val="00431AEB"/>
    <w:rsid w:val="00431CBD"/>
    <w:rsid w:val="00431FFE"/>
    <w:rsid w:val="00433381"/>
    <w:rsid w:val="0043340B"/>
    <w:rsid w:val="004334B9"/>
    <w:rsid w:val="004334FD"/>
    <w:rsid w:val="004336DC"/>
    <w:rsid w:val="004337DC"/>
    <w:rsid w:val="004338E5"/>
    <w:rsid w:val="004339FB"/>
    <w:rsid w:val="00434155"/>
    <w:rsid w:val="00434413"/>
    <w:rsid w:val="004346EA"/>
    <w:rsid w:val="00434730"/>
    <w:rsid w:val="0043481B"/>
    <w:rsid w:val="00434F77"/>
    <w:rsid w:val="004350D6"/>
    <w:rsid w:val="0043587E"/>
    <w:rsid w:val="0043616C"/>
    <w:rsid w:val="00436378"/>
    <w:rsid w:val="00436481"/>
    <w:rsid w:val="00436A5E"/>
    <w:rsid w:val="00436D2F"/>
    <w:rsid w:val="00436DD2"/>
    <w:rsid w:val="00436E39"/>
    <w:rsid w:val="004371D5"/>
    <w:rsid w:val="00437AA2"/>
    <w:rsid w:val="00437BB7"/>
    <w:rsid w:val="004404D2"/>
    <w:rsid w:val="00440EBC"/>
    <w:rsid w:val="00440F92"/>
    <w:rsid w:val="00441690"/>
    <w:rsid w:val="004417DF"/>
    <w:rsid w:val="0044192B"/>
    <w:rsid w:val="00441D34"/>
    <w:rsid w:val="00442059"/>
    <w:rsid w:val="004426B3"/>
    <w:rsid w:val="004426F4"/>
    <w:rsid w:val="00442D7B"/>
    <w:rsid w:val="0044313B"/>
    <w:rsid w:val="00443560"/>
    <w:rsid w:val="00443698"/>
    <w:rsid w:val="004438AC"/>
    <w:rsid w:val="00443E0C"/>
    <w:rsid w:val="00444275"/>
    <w:rsid w:val="00444429"/>
    <w:rsid w:val="004453A1"/>
    <w:rsid w:val="00445C99"/>
    <w:rsid w:val="00445FF5"/>
    <w:rsid w:val="004462FF"/>
    <w:rsid w:val="004466B7"/>
    <w:rsid w:val="00446A98"/>
    <w:rsid w:val="00446D50"/>
    <w:rsid w:val="004476CB"/>
    <w:rsid w:val="004477A4"/>
    <w:rsid w:val="00447AD2"/>
    <w:rsid w:val="00447CB0"/>
    <w:rsid w:val="00447E23"/>
    <w:rsid w:val="00450813"/>
    <w:rsid w:val="004508C2"/>
    <w:rsid w:val="00450D2A"/>
    <w:rsid w:val="00450D43"/>
    <w:rsid w:val="004510B8"/>
    <w:rsid w:val="00451306"/>
    <w:rsid w:val="004516BE"/>
    <w:rsid w:val="00451FE1"/>
    <w:rsid w:val="0045283A"/>
    <w:rsid w:val="00452F5B"/>
    <w:rsid w:val="00453686"/>
    <w:rsid w:val="004538FC"/>
    <w:rsid w:val="00453C6A"/>
    <w:rsid w:val="00454567"/>
    <w:rsid w:val="0045495B"/>
    <w:rsid w:val="004549B5"/>
    <w:rsid w:val="00454E5A"/>
    <w:rsid w:val="00455026"/>
    <w:rsid w:val="004551DA"/>
    <w:rsid w:val="00455DD1"/>
    <w:rsid w:val="00455E50"/>
    <w:rsid w:val="0045723B"/>
    <w:rsid w:val="0045795B"/>
    <w:rsid w:val="0046070D"/>
    <w:rsid w:val="00460DE3"/>
    <w:rsid w:val="00460EB7"/>
    <w:rsid w:val="00461131"/>
    <w:rsid w:val="004616DC"/>
    <w:rsid w:val="00461807"/>
    <w:rsid w:val="00461891"/>
    <w:rsid w:val="004623BA"/>
    <w:rsid w:val="00462AF6"/>
    <w:rsid w:val="00462DE8"/>
    <w:rsid w:val="00462EF2"/>
    <w:rsid w:val="0046304A"/>
    <w:rsid w:val="0046323D"/>
    <w:rsid w:val="00463483"/>
    <w:rsid w:val="004634E2"/>
    <w:rsid w:val="00463C6E"/>
    <w:rsid w:val="00463F72"/>
    <w:rsid w:val="00464217"/>
    <w:rsid w:val="00464524"/>
    <w:rsid w:val="004646A7"/>
    <w:rsid w:val="004648F5"/>
    <w:rsid w:val="00464C19"/>
    <w:rsid w:val="00464CE7"/>
    <w:rsid w:val="00464F3F"/>
    <w:rsid w:val="0046522A"/>
    <w:rsid w:val="00465348"/>
    <w:rsid w:val="004658F6"/>
    <w:rsid w:val="0046593F"/>
    <w:rsid w:val="00465BA2"/>
    <w:rsid w:val="00466072"/>
    <w:rsid w:val="00466648"/>
    <w:rsid w:val="00466664"/>
    <w:rsid w:val="0046670A"/>
    <w:rsid w:val="00466B85"/>
    <w:rsid w:val="00466D54"/>
    <w:rsid w:val="00467405"/>
    <w:rsid w:val="004674DF"/>
    <w:rsid w:val="00467A41"/>
    <w:rsid w:val="00470613"/>
    <w:rsid w:val="004706E5"/>
    <w:rsid w:val="00470F01"/>
    <w:rsid w:val="004711E6"/>
    <w:rsid w:val="00471796"/>
    <w:rsid w:val="00471911"/>
    <w:rsid w:val="00471ADC"/>
    <w:rsid w:val="00472CF4"/>
    <w:rsid w:val="00473896"/>
    <w:rsid w:val="00473C3A"/>
    <w:rsid w:val="00473EC8"/>
    <w:rsid w:val="00474525"/>
    <w:rsid w:val="004745E5"/>
    <w:rsid w:val="00474C52"/>
    <w:rsid w:val="004752F1"/>
    <w:rsid w:val="0047542C"/>
    <w:rsid w:val="00475637"/>
    <w:rsid w:val="00476191"/>
    <w:rsid w:val="0047683C"/>
    <w:rsid w:val="00476B35"/>
    <w:rsid w:val="0047705C"/>
    <w:rsid w:val="004771CF"/>
    <w:rsid w:val="00477288"/>
    <w:rsid w:val="0047745F"/>
    <w:rsid w:val="00477783"/>
    <w:rsid w:val="00477F73"/>
    <w:rsid w:val="004800FB"/>
    <w:rsid w:val="00480597"/>
    <w:rsid w:val="00480ACA"/>
    <w:rsid w:val="0048101F"/>
    <w:rsid w:val="0048284E"/>
    <w:rsid w:val="00482888"/>
    <w:rsid w:val="00482A99"/>
    <w:rsid w:val="004831AF"/>
    <w:rsid w:val="004832D7"/>
    <w:rsid w:val="004838F5"/>
    <w:rsid w:val="004838FD"/>
    <w:rsid w:val="004844CF"/>
    <w:rsid w:val="0048459F"/>
    <w:rsid w:val="00484D68"/>
    <w:rsid w:val="00485070"/>
    <w:rsid w:val="004857AA"/>
    <w:rsid w:val="00485823"/>
    <w:rsid w:val="004865B3"/>
    <w:rsid w:val="00486B44"/>
    <w:rsid w:val="00486DE6"/>
    <w:rsid w:val="00487551"/>
    <w:rsid w:val="00487ACF"/>
    <w:rsid w:val="00487BB4"/>
    <w:rsid w:val="00487F45"/>
    <w:rsid w:val="004904E2"/>
    <w:rsid w:val="00490511"/>
    <w:rsid w:val="00491E58"/>
    <w:rsid w:val="004925EE"/>
    <w:rsid w:val="00492BDD"/>
    <w:rsid w:val="00492C8F"/>
    <w:rsid w:val="00492D59"/>
    <w:rsid w:val="00492E42"/>
    <w:rsid w:val="004930A3"/>
    <w:rsid w:val="00493390"/>
    <w:rsid w:val="0049339B"/>
    <w:rsid w:val="0049418F"/>
    <w:rsid w:val="00494861"/>
    <w:rsid w:val="0049488C"/>
    <w:rsid w:val="00494995"/>
    <w:rsid w:val="00494A52"/>
    <w:rsid w:val="00494D20"/>
    <w:rsid w:val="00494E20"/>
    <w:rsid w:val="00494E80"/>
    <w:rsid w:val="0049560D"/>
    <w:rsid w:val="0049569A"/>
    <w:rsid w:val="0049593C"/>
    <w:rsid w:val="00495E28"/>
    <w:rsid w:val="00495E31"/>
    <w:rsid w:val="004970DD"/>
    <w:rsid w:val="004974A4"/>
    <w:rsid w:val="0049752C"/>
    <w:rsid w:val="0049782E"/>
    <w:rsid w:val="00497CAB"/>
    <w:rsid w:val="00497E99"/>
    <w:rsid w:val="004A09E8"/>
    <w:rsid w:val="004A0A5B"/>
    <w:rsid w:val="004A0D55"/>
    <w:rsid w:val="004A0E2B"/>
    <w:rsid w:val="004A110C"/>
    <w:rsid w:val="004A19F8"/>
    <w:rsid w:val="004A1C3F"/>
    <w:rsid w:val="004A2734"/>
    <w:rsid w:val="004A295B"/>
    <w:rsid w:val="004A2A0B"/>
    <w:rsid w:val="004A2F6D"/>
    <w:rsid w:val="004A3EC6"/>
    <w:rsid w:val="004A4057"/>
    <w:rsid w:val="004A4116"/>
    <w:rsid w:val="004A4516"/>
    <w:rsid w:val="004A4A1D"/>
    <w:rsid w:val="004A4DF6"/>
    <w:rsid w:val="004A5AFA"/>
    <w:rsid w:val="004A5BF0"/>
    <w:rsid w:val="004A6956"/>
    <w:rsid w:val="004A6B97"/>
    <w:rsid w:val="004A6F38"/>
    <w:rsid w:val="004A73AD"/>
    <w:rsid w:val="004B0D5B"/>
    <w:rsid w:val="004B0E6C"/>
    <w:rsid w:val="004B124B"/>
    <w:rsid w:val="004B1A44"/>
    <w:rsid w:val="004B2328"/>
    <w:rsid w:val="004B26B1"/>
    <w:rsid w:val="004B3031"/>
    <w:rsid w:val="004B32A3"/>
    <w:rsid w:val="004B3CBA"/>
    <w:rsid w:val="004B42C2"/>
    <w:rsid w:val="004B4515"/>
    <w:rsid w:val="004B48FE"/>
    <w:rsid w:val="004B504B"/>
    <w:rsid w:val="004B5F5E"/>
    <w:rsid w:val="004B6857"/>
    <w:rsid w:val="004B687B"/>
    <w:rsid w:val="004B7432"/>
    <w:rsid w:val="004B761D"/>
    <w:rsid w:val="004B781F"/>
    <w:rsid w:val="004B7C4A"/>
    <w:rsid w:val="004C034A"/>
    <w:rsid w:val="004C042F"/>
    <w:rsid w:val="004C0616"/>
    <w:rsid w:val="004C06C7"/>
    <w:rsid w:val="004C0F35"/>
    <w:rsid w:val="004C1009"/>
    <w:rsid w:val="004C21C9"/>
    <w:rsid w:val="004C2B83"/>
    <w:rsid w:val="004C2BD9"/>
    <w:rsid w:val="004C2E93"/>
    <w:rsid w:val="004C328D"/>
    <w:rsid w:val="004C3839"/>
    <w:rsid w:val="004C3C37"/>
    <w:rsid w:val="004C3DA3"/>
    <w:rsid w:val="004C4211"/>
    <w:rsid w:val="004C44A2"/>
    <w:rsid w:val="004C47C3"/>
    <w:rsid w:val="004C47E9"/>
    <w:rsid w:val="004C4EC6"/>
    <w:rsid w:val="004C5287"/>
    <w:rsid w:val="004C532B"/>
    <w:rsid w:val="004C57FE"/>
    <w:rsid w:val="004C5A0E"/>
    <w:rsid w:val="004C5AF3"/>
    <w:rsid w:val="004C5DE7"/>
    <w:rsid w:val="004C5E81"/>
    <w:rsid w:val="004C622A"/>
    <w:rsid w:val="004C6288"/>
    <w:rsid w:val="004C63F4"/>
    <w:rsid w:val="004C6627"/>
    <w:rsid w:val="004C688F"/>
    <w:rsid w:val="004C6A11"/>
    <w:rsid w:val="004C6EFB"/>
    <w:rsid w:val="004C7AA4"/>
    <w:rsid w:val="004D037F"/>
    <w:rsid w:val="004D06B3"/>
    <w:rsid w:val="004D0FA9"/>
    <w:rsid w:val="004D1DB6"/>
    <w:rsid w:val="004D2638"/>
    <w:rsid w:val="004D2ADD"/>
    <w:rsid w:val="004D2BE9"/>
    <w:rsid w:val="004D2DF8"/>
    <w:rsid w:val="004D2E3A"/>
    <w:rsid w:val="004D2FD5"/>
    <w:rsid w:val="004D3457"/>
    <w:rsid w:val="004D3555"/>
    <w:rsid w:val="004D3843"/>
    <w:rsid w:val="004D3BCD"/>
    <w:rsid w:val="004D3F3A"/>
    <w:rsid w:val="004D451A"/>
    <w:rsid w:val="004D498F"/>
    <w:rsid w:val="004D4AD3"/>
    <w:rsid w:val="004D4EC4"/>
    <w:rsid w:val="004D517B"/>
    <w:rsid w:val="004D54EB"/>
    <w:rsid w:val="004D55C7"/>
    <w:rsid w:val="004D58D6"/>
    <w:rsid w:val="004D5B04"/>
    <w:rsid w:val="004D60CE"/>
    <w:rsid w:val="004D6352"/>
    <w:rsid w:val="004D6380"/>
    <w:rsid w:val="004D6521"/>
    <w:rsid w:val="004D6707"/>
    <w:rsid w:val="004D6DC9"/>
    <w:rsid w:val="004D7196"/>
    <w:rsid w:val="004D78E7"/>
    <w:rsid w:val="004D7ECC"/>
    <w:rsid w:val="004E007F"/>
    <w:rsid w:val="004E0344"/>
    <w:rsid w:val="004E04DB"/>
    <w:rsid w:val="004E0A63"/>
    <w:rsid w:val="004E0B30"/>
    <w:rsid w:val="004E0F79"/>
    <w:rsid w:val="004E1D6E"/>
    <w:rsid w:val="004E2162"/>
    <w:rsid w:val="004E237A"/>
    <w:rsid w:val="004E25E0"/>
    <w:rsid w:val="004E29A4"/>
    <w:rsid w:val="004E2A3D"/>
    <w:rsid w:val="004E2FA5"/>
    <w:rsid w:val="004E369E"/>
    <w:rsid w:val="004E36FB"/>
    <w:rsid w:val="004E399A"/>
    <w:rsid w:val="004E39AF"/>
    <w:rsid w:val="004E3DE1"/>
    <w:rsid w:val="004E4354"/>
    <w:rsid w:val="004E5172"/>
    <w:rsid w:val="004E5371"/>
    <w:rsid w:val="004E540E"/>
    <w:rsid w:val="004E5B52"/>
    <w:rsid w:val="004E617E"/>
    <w:rsid w:val="004E637B"/>
    <w:rsid w:val="004E6391"/>
    <w:rsid w:val="004E660B"/>
    <w:rsid w:val="004E6E11"/>
    <w:rsid w:val="004E78EB"/>
    <w:rsid w:val="004E7DE2"/>
    <w:rsid w:val="004E7F0B"/>
    <w:rsid w:val="004E7F46"/>
    <w:rsid w:val="004F03B7"/>
    <w:rsid w:val="004F0670"/>
    <w:rsid w:val="004F0950"/>
    <w:rsid w:val="004F0964"/>
    <w:rsid w:val="004F0DF2"/>
    <w:rsid w:val="004F0F50"/>
    <w:rsid w:val="004F0FAD"/>
    <w:rsid w:val="004F14DF"/>
    <w:rsid w:val="004F157E"/>
    <w:rsid w:val="004F17CF"/>
    <w:rsid w:val="004F1AD8"/>
    <w:rsid w:val="004F1B01"/>
    <w:rsid w:val="004F209D"/>
    <w:rsid w:val="004F2325"/>
    <w:rsid w:val="004F255B"/>
    <w:rsid w:val="004F27ED"/>
    <w:rsid w:val="004F2CF1"/>
    <w:rsid w:val="004F2DD2"/>
    <w:rsid w:val="004F2EB8"/>
    <w:rsid w:val="004F362B"/>
    <w:rsid w:val="004F3824"/>
    <w:rsid w:val="004F410C"/>
    <w:rsid w:val="004F4F42"/>
    <w:rsid w:val="004F4F94"/>
    <w:rsid w:val="004F5A30"/>
    <w:rsid w:val="004F624F"/>
    <w:rsid w:val="004F6730"/>
    <w:rsid w:val="004F6D1E"/>
    <w:rsid w:val="004F7732"/>
    <w:rsid w:val="004F7A0D"/>
    <w:rsid w:val="004F7D5F"/>
    <w:rsid w:val="004F7E36"/>
    <w:rsid w:val="005007E0"/>
    <w:rsid w:val="00500DE2"/>
    <w:rsid w:val="00501135"/>
    <w:rsid w:val="00501341"/>
    <w:rsid w:val="005014D2"/>
    <w:rsid w:val="00501586"/>
    <w:rsid w:val="005018FA"/>
    <w:rsid w:val="00501965"/>
    <w:rsid w:val="00502ACA"/>
    <w:rsid w:val="00502CEF"/>
    <w:rsid w:val="00502F69"/>
    <w:rsid w:val="005030FD"/>
    <w:rsid w:val="00503159"/>
    <w:rsid w:val="0050342C"/>
    <w:rsid w:val="00503468"/>
    <w:rsid w:val="00504086"/>
    <w:rsid w:val="005049D5"/>
    <w:rsid w:val="00504DB5"/>
    <w:rsid w:val="00504E5F"/>
    <w:rsid w:val="00505127"/>
    <w:rsid w:val="00505244"/>
    <w:rsid w:val="005055A1"/>
    <w:rsid w:val="00505ADA"/>
    <w:rsid w:val="00505EDB"/>
    <w:rsid w:val="005063A1"/>
    <w:rsid w:val="00506DCF"/>
    <w:rsid w:val="0050790A"/>
    <w:rsid w:val="00507B2B"/>
    <w:rsid w:val="0051004B"/>
    <w:rsid w:val="005103E8"/>
    <w:rsid w:val="00510885"/>
    <w:rsid w:val="0051099F"/>
    <w:rsid w:val="00510A0B"/>
    <w:rsid w:val="00510F9F"/>
    <w:rsid w:val="00511A15"/>
    <w:rsid w:val="00511C57"/>
    <w:rsid w:val="0051226A"/>
    <w:rsid w:val="00512895"/>
    <w:rsid w:val="00512CE4"/>
    <w:rsid w:val="005130A8"/>
    <w:rsid w:val="00513F41"/>
    <w:rsid w:val="00514B64"/>
    <w:rsid w:val="00515105"/>
    <w:rsid w:val="00515AB1"/>
    <w:rsid w:val="0051729B"/>
    <w:rsid w:val="005179A8"/>
    <w:rsid w:val="0052019F"/>
    <w:rsid w:val="00520A13"/>
    <w:rsid w:val="00520CC5"/>
    <w:rsid w:val="00520F9D"/>
    <w:rsid w:val="005210C4"/>
    <w:rsid w:val="00521286"/>
    <w:rsid w:val="00521C65"/>
    <w:rsid w:val="00521D5E"/>
    <w:rsid w:val="00522569"/>
    <w:rsid w:val="005227E1"/>
    <w:rsid w:val="0052298A"/>
    <w:rsid w:val="00522A52"/>
    <w:rsid w:val="00522BA4"/>
    <w:rsid w:val="00522C8D"/>
    <w:rsid w:val="00523210"/>
    <w:rsid w:val="0052331B"/>
    <w:rsid w:val="00523370"/>
    <w:rsid w:val="00523CBE"/>
    <w:rsid w:val="00523D38"/>
    <w:rsid w:val="00523D76"/>
    <w:rsid w:val="00523FC8"/>
    <w:rsid w:val="005242F6"/>
    <w:rsid w:val="0052464C"/>
    <w:rsid w:val="005256EB"/>
    <w:rsid w:val="00525AA0"/>
    <w:rsid w:val="005262ED"/>
    <w:rsid w:val="0052634C"/>
    <w:rsid w:val="0052639B"/>
    <w:rsid w:val="00527A65"/>
    <w:rsid w:val="005305D5"/>
    <w:rsid w:val="00530AD3"/>
    <w:rsid w:val="00530AD5"/>
    <w:rsid w:val="00530E64"/>
    <w:rsid w:val="0053155D"/>
    <w:rsid w:val="0053193E"/>
    <w:rsid w:val="005320BA"/>
    <w:rsid w:val="00532752"/>
    <w:rsid w:val="00532D17"/>
    <w:rsid w:val="005333E2"/>
    <w:rsid w:val="005334B3"/>
    <w:rsid w:val="005337EC"/>
    <w:rsid w:val="0053430E"/>
    <w:rsid w:val="0053440D"/>
    <w:rsid w:val="00534738"/>
    <w:rsid w:val="005347B2"/>
    <w:rsid w:val="00534CC9"/>
    <w:rsid w:val="0053536E"/>
    <w:rsid w:val="00535530"/>
    <w:rsid w:val="005355D7"/>
    <w:rsid w:val="00535799"/>
    <w:rsid w:val="005358F4"/>
    <w:rsid w:val="00535D99"/>
    <w:rsid w:val="00535DAA"/>
    <w:rsid w:val="005365F8"/>
    <w:rsid w:val="00536BBF"/>
    <w:rsid w:val="00536F12"/>
    <w:rsid w:val="00537161"/>
    <w:rsid w:val="00537B72"/>
    <w:rsid w:val="00537D37"/>
    <w:rsid w:val="00540396"/>
    <w:rsid w:val="005408C2"/>
    <w:rsid w:val="00541108"/>
    <w:rsid w:val="0054146D"/>
    <w:rsid w:val="005418B4"/>
    <w:rsid w:val="005419BF"/>
    <w:rsid w:val="00542467"/>
    <w:rsid w:val="00542DC1"/>
    <w:rsid w:val="005433E6"/>
    <w:rsid w:val="0054360F"/>
    <w:rsid w:val="00543DC9"/>
    <w:rsid w:val="005443A5"/>
    <w:rsid w:val="00544608"/>
    <w:rsid w:val="00544B96"/>
    <w:rsid w:val="00544BB5"/>
    <w:rsid w:val="00544D88"/>
    <w:rsid w:val="00545435"/>
    <w:rsid w:val="0054573E"/>
    <w:rsid w:val="00546B45"/>
    <w:rsid w:val="005471B2"/>
    <w:rsid w:val="005473B0"/>
    <w:rsid w:val="00547825"/>
    <w:rsid w:val="00547DBA"/>
    <w:rsid w:val="0055027E"/>
    <w:rsid w:val="00550767"/>
    <w:rsid w:val="005508EB"/>
    <w:rsid w:val="00550B11"/>
    <w:rsid w:val="00550CC7"/>
    <w:rsid w:val="0055157B"/>
    <w:rsid w:val="00551CF5"/>
    <w:rsid w:val="00551E89"/>
    <w:rsid w:val="00551EEB"/>
    <w:rsid w:val="00552B69"/>
    <w:rsid w:val="005536E5"/>
    <w:rsid w:val="005537E5"/>
    <w:rsid w:val="00553D36"/>
    <w:rsid w:val="00553E75"/>
    <w:rsid w:val="005548AF"/>
    <w:rsid w:val="00554A4A"/>
    <w:rsid w:val="005552DA"/>
    <w:rsid w:val="00555AED"/>
    <w:rsid w:val="00555C9F"/>
    <w:rsid w:val="00556330"/>
    <w:rsid w:val="005566B4"/>
    <w:rsid w:val="005569EA"/>
    <w:rsid w:val="00556AD8"/>
    <w:rsid w:val="00556D03"/>
    <w:rsid w:val="00556D45"/>
    <w:rsid w:val="0055785A"/>
    <w:rsid w:val="005601DE"/>
    <w:rsid w:val="0056037F"/>
    <w:rsid w:val="00560404"/>
    <w:rsid w:val="00560436"/>
    <w:rsid w:val="005604DC"/>
    <w:rsid w:val="00560551"/>
    <w:rsid w:val="00560B1F"/>
    <w:rsid w:val="00560E35"/>
    <w:rsid w:val="005612CE"/>
    <w:rsid w:val="00561AF6"/>
    <w:rsid w:val="00561B56"/>
    <w:rsid w:val="00561BFB"/>
    <w:rsid w:val="00561C3E"/>
    <w:rsid w:val="00561EE0"/>
    <w:rsid w:val="00561FA4"/>
    <w:rsid w:val="00562479"/>
    <w:rsid w:val="0056253F"/>
    <w:rsid w:val="0056258E"/>
    <w:rsid w:val="00562790"/>
    <w:rsid w:val="00562C69"/>
    <w:rsid w:val="00562FD5"/>
    <w:rsid w:val="005633F3"/>
    <w:rsid w:val="00563575"/>
    <w:rsid w:val="00563A98"/>
    <w:rsid w:val="005640B9"/>
    <w:rsid w:val="00564363"/>
    <w:rsid w:val="005647F3"/>
    <w:rsid w:val="0056490A"/>
    <w:rsid w:val="00565031"/>
    <w:rsid w:val="0056520E"/>
    <w:rsid w:val="00565224"/>
    <w:rsid w:val="00565276"/>
    <w:rsid w:val="00565D63"/>
    <w:rsid w:val="00565E63"/>
    <w:rsid w:val="005660B0"/>
    <w:rsid w:val="00566937"/>
    <w:rsid w:val="00566B95"/>
    <w:rsid w:val="00566E5F"/>
    <w:rsid w:val="00567533"/>
    <w:rsid w:val="005675E3"/>
    <w:rsid w:val="00567D88"/>
    <w:rsid w:val="0057058A"/>
    <w:rsid w:val="00570BD4"/>
    <w:rsid w:val="00570BFF"/>
    <w:rsid w:val="00570D0E"/>
    <w:rsid w:val="00570F33"/>
    <w:rsid w:val="00571541"/>
    <w:rsid w:val="00571896"/>
    <w:rsid w:val="00571954"/>
    <w:rsid w:val="00571B53"/>
    <w:rsid w:val="0057257A"/>
    <w:rsid w:val="00572F0D"/>
    <w:rsid w:val="005732C6"/>
    <w:rsid w:val="00573407"/>
    <w:rsid w:val="00573575"/>
    <w:rsid w:val="005738A5"/>
    <w:rsid w:val="0057391D"/>
    <w:rsid w:val="00573FF6"/>
    <w:rsid w:val="00574036"/>
    <w:rsid w:val="005741AC"/>
    <w:rsid w:val="005746AC"/>
    <w:rsid w:val="00574780"/>
    <w:rsid w:val="00575063"/>
    <w:rsid w:val="005755C9"/>
    <w:rsid w:val="005757B6"/>
    <w:rsid w:val="00575DD4"/>
    <w:rsid w:val="00575E05"/>
    <w:rsid w:val="00576128"/>
    <w:rsid w:val="00576B15"/>
    <w:rsid w:val="00577311"/>
    <w:rsid w:val="005801FB"/>
    <w:rsid w:val="005806DE"/>
    <w:rsid w:val="0058072F"/>
    <w:rsid w:val="005809BD"/>
    <w:rsid w:val="00581696"/>
    <w:rsid w:val="005816FC"/>
    <w:rsid w:val="00581D1D"/>
    <w:rsid w:val="00581D80"/>
    <w:rsid w:val="0058267D"/>
    <w:rsid w:val="00582913"/>
    <w:rsid w:val="00582A00"/>
    <w:rsid w:val="00582C8D"/>
    <w:rsid w:val="00582EF6"/>
    <w:rsid w:val="00583294"/>
    <w:rsid w:val="005833FC"/>
    <w:rsid w:val="00583A1D"/>
    <w:rsid w:val="00583F41"/>
    <w:rsid w:val="00584C4C"/>
    <w:rsid w:val="005857D8"/>
    <w:rsid w:val="00585FEE"/>
    <w:rsid w:val="00586126"/>
    <w:rsid w:val="005863AC"/>
    <w:rsid w:val="005864A8"/>
    <w:rsid w:val="005866CA"/>
    <w:rsid w:val="005867DE"/>
    <w:rsid w:val="00586962"/>
    <w:rsid w:val="00586F66"/>
    <w:rsid w:val="00587699"/>
    <w:rsid w:val="00587E17"/>
    <w:rsid w:val="005902AA"/>
    <w:rsid w:val="00590A55"/>
    <w:rsid w:val="00590F06"/>
    <w:rsid w:val="0059154A"/>
    <w:rsid w:val="00592DD4"/>
    <w:rsid w:val="005933B2"/>
    <w:rsid w:val="0059413C"/>
    <w:rsid w:val="00594303"/>
    <w:rsid w:val="005949D5"/>
    <w:rsid w:val="00594FED"/>
    <w:rsid w:val="005952A3"/>
    <w:rsid w:val="005952D7"/>
    <w:rsid w:val="00595F23"/>
    <w:rsid w:val="00596152"/>
    <w:rsid w:val="005962A8"/>
    <w:rsid w:val="0059646C"/>
    <w:rsid w:val="00597143"/>
    <w:rsid w:val="0059717A"/>
    <w:rsid w:val="00597284"/>
    <w:rsid w:val="0059750F"/>
    <w:rsid w:val="005979E1"/>
    <w:rsid w:val="00597A0D"/>
    <w:rsid w:val="005A0993"/>
    <w:rsid w:val="005A0F85"/>
    <w:rsid w:val="005A1031"/>
    <w:rsid w:val="005A1C9E"/>
    <w:rsid w:val="005A1CBF"/>
    <w:rsid w:val="005A1CEB"/>
    <w:rsid w:val="005A2474"/>
    <w:rsid w:val="005A2B12"/>
    <w:rsid w:val="005A357F"/>
    <w:rsid w:val="005A3B49"/>
    <w:rsid w:val="005A3F19"/>
    <w:rsid w:val="005A3FB2"/>
    <w:rsid w:val="005A4EDB"/>
    <w:rsid w:val="005A5344"/>
    <w:rsid w:val="005A5A41"/>
    <w:rsid w:val="005A61A6"/>
    <w:rsid w:val="005A6710"/>
    <w:rsid w:val="005A6A6D"/>
    <w:rsid w:val="005A6D65"/>
    <w:rsid w:val="005A6D8A"/>
    <w:rsid w:val="005A6EA0"/>
    <w:rsid w:val="005A712A"/>
    <w:rsid w:val="005A72DA"/>
    <w:rsid w:val="005A72DF"/>
    <w:rsid w:val="005A750A"/>
    <w:rsid w:val="005A7795"/>
    <w:rsid w:val="005A7C0F"/>
    <w:rsid w:val="005B073C"/>
    <w:rsid w:val="005B0786"/>
    <w:rsid w:val="005B0930"/>
    <w:rsid w:val="005B097D"/>
    <w:rsid w:val="005B141B"/>
    <w:rsid w:val="005B181F"/>
    <w:rsid w:val="005B19B5"/>
    <w:rsid w:val="005B1AD2"/>
    <w:rsid w:val="005B30A1"/>
    <w:rsid w:val="005B311B"/>
    <w:rsid w:val="005B3276"/>
    <w:rsid w:val="005B3749"/>
    <w:rsid w:val="005B38EC"/>
    <w:rsid w:val="005B4366"/>
    <w:rsid w:val="005B447E"/>
    <w:rsid w:val="005B4BB0"/>
    <w:rsid w:val="005B4DA9"/>
    <w:rsid w:val="005B4E57"/>
    <w:rsid w:val="005B5355"/>
    <w:rsid w:val="005B5822"/>
    <w:rsid w:val="005B5BCD"/>
    <w:rsid w:val="005B7140"/>
    <w:rsid w:val="005B779A"/>
    <w:rsid w:val="005B7C6F"/>
    <w:rsid w:val="005B7CCC"/>
    <w:rsid w:val="005B7F65"/>
    <w:rsid w:val="005B7FC3"/>
    <w:rsid w:val="005C031B"/>
    <w:rsid w:val="005C0413"/>
    <w:rsid w:val="005C1163"/>
    <w:rsid w:val="005C15BF"/>
    <w:rsid w:val="005C15D0"/>
    <w:rsid w:val="005C177A"/>
    <w:rsid w:val="005C1D55"/>
    <w:rsid w:val="005C2917"/>
    <w:rsid w:val="005C2B90"/>
    <w:rsid w:val="005C2E21"/>
    <w:rsid w:val="005C340C"/>
    <w:rsid w:val="005C346D"/>
    <w:rsid w:val="005C36F6"/>
    <w:rsid w:val="005C37C0"/>
    <w:rsid w:val="005C3D4F"/>
    <w:rsid w:val="005C42A1"/>
    <w:rsid w:val="005C4405"/>
    <w:rsid w:val="005C4800"/>
    <w:rsid w:val="005C4AC4"/>
    <w:rsid w:val="005C5679"/>
    <w:rsid w:val="005C581F"/>
    <w:rsid w:val="005C5AFE"/>
    <w:rsid w:val="005C5C6F"/>
    <w:rsid w:val="005C60ED"/>
    <w:rsid w:val="005C693E"/>
    <w:rsid w:val="005C6985"/>
    <w:rsid w:val="005C6BB8"/>
    <w:rsid w:val="005C6F6C"/>
    <w:rsid w:val="005C7686"/>
    <w:rsid w:val="005C7D50"/>
    <w:rsid w:val="005C7E4C"/>
    <w:rsid w:val="005D00B2"/>
    <w:rsid w:val="005D0381"/>
    <w:rsid w:val="005D0793"/>
    <w:rsid w:val="005D0D46"/>
    <w:rsid w:val="005D1150"/>
    <w:rsid w:val="005D1917"/>
    <w:rsid w:val="005D2063"/>
    <w:rsid w:val="005D20BE"/>
    <w:rsid w:val="005D21E2"/>
    <w:rsid w:val="005D2379"/>
    <w:rsid w:val="005D2483"/>
    <w:rsid w:val="005D2880"/>
    <w:rsid w:val="005D30B3"/>
    <w:rsid w:val="005D3479"/>
    <w:rsid w:val="005D3539"/>
    <w:rsid w:val="005D40CF"/>
    <w:rsid w:val="005D40F3"/>
    <w:rsid w:val="005D4696"/>
    <w:rsid w:val="005D4958"/>
    <w:rsid w:val="005D4B82"/>
    <w:rsid w:val="005D53B5"/>
    <w:rsid w:val="005D58AF"/>
    <w:rsid w:val="005D5D72"/>
    <w:rsid w:val="005D6145"/>
    <w:rsid w:val="005D62ED"/>
    <w:rsid w:val="005D647B"/>
    <w:rsid w:val="005D66CD"/>
    <w:rsid w:val="005D72AC"/>
    <w:rsid w:val="005D72B8"/>
    <w:rsid w:val="005D757A"/>
    <w:rsid w:val="005D78E0"/>
    <w:rsid w:val="005D7B40"/>
    <w:rsid w:val="005D7EE4"/>
    <w:rsid w:val="005D7F99"/>
    <w:rsid w:val="005E03E7"/>
    <w:rsid w:val="005E0633"/>
    <w:rsid w:val="005E0FF2"/>
    <w:rsid w:val="005E1766"/>
    <w:rsid w:val="005E252C"/>
    <w:rsid w:val="005E2F93"/>
    <w:rsid w:val="005E4855"/>
    <w:rsid w:val="005E49A1"/>
    <w:rsid w:val="005E5267"/>
    <w:rsid w:val="005E5409"/>
    <w:rsid w:val="005E5475"/>
    <w:rsid w:val="005E56F1"/>
    <w:rsid w:val="005E62D1"/>
    <w:rsid w:val="005E62D8"/>
    <w:rsid w:val="005E62E0"/>
    <w:rsid w:val="005E6563"/>
    <w:rsid w:val="005E66F3"/>
    <w:rsid w:val="005E66FA"/>
    <w:rsid w:val="005E6ED7"/>
    <w:rsid w:val="005E6FEF"/>
    <w:rsid w:val="005E7D39"/>
    <w:rsid w:val="005E7DEC"/>
    <w:rsid w:val="005F00E4"/>
    <w:rsid w:val="005F03F3"/>
    <w:rsid w:val="005F068B"/>
    <w:rsid w:val="005F092B"/>
    <w:rsid w:val="005F09B4"/>
    <w:rsid w:val="005F0A9A"/>
    <w:rsid w:val="005F0E0B"/>
    <w:rsid w:val="005F0FEC"/>
    <w:rsid w:val="005F10B5"/>
    <w:rsid w:val="005F12CF"/>
    <w:rsid w:val="005F132D"/>
    <w:rsid w:val="005F193F"/>
    <w:rsid w:val="005F23B6"/>
    <w:rsid w:val="005F23F4"/>
    <w:rsid w:val="005F2762"/>
    <w:rsid w:val="005F2C38"/>
    <w:rsid w:val="005F2C99"/>
    <w:rsid w:val="005F3371"/>
    <w:rsid w:val="005F36C0"/>
    <w:rsid w:val="005F3CB0"/>
    <w:rsid w:val="005F5267"/>
    <w:rsid w:val="005F55B5"/>
    <w:rsid w:val="005F5B19"/>
    <w:rsid w:val="005F5B28"/>
    <w:rsid w:val="005F5CE5"/>
    <w:rsid w:val="005F5DC8"/>
    <w:rsid w:val="005F63E7"/>
    <w:rsid w:val="005F65AC"/>
    <w:rsid w:val="005F6711"/>
    <w:rsid w:val="005F67BB"/>
    <w:rsid w:val="005F73B4"/>
    <w:rsid w:val="005F7560"/>
    <w:rsid w:val="005F7F8F"/>
    <w:rsid w:val="0060009D"/>
    <w:rsid w:val="00600D61"/>
    <w:rsid w:val="00601194"/>
    <w:rsid w:val="00601700"/>
    <w:rsid w:val="00601A9A"/>
    <w:rsid w:val="00601B50"/>
    <w:rsid w:val="00601CAF"/>
    <w:rsid w:val="00601D0A"/>
    <w:rsid w:val="00602193"/>
    <w:rsid w:val="00602CBD"/>
    <w:rsid w:val="00603010"/>
    <w:rsid w:val="00603A7F"/>
    <w:rsid w:val="00603EFA"/>
    <w:rsid w:val="00603F47"/>
    <w:rsid w:val="006049B1"/>
    <w:rsid w:val="0060501F"/>
    <w:rsid w:val="006050EF"/>
    <w:rsid w:val="00605439"/>
    <w:rsid w:val="0060576C"/>
    <w:rsid w:val="00605DC2"/>
    <w:rsid w:val="00606C51"/>
    <w:rsid w:val="00607114"/>
    <w:rsid w:val="0060739C"/>
    <w:rsid w:val="006073A2"/>
    <w:rsid w:val="0060753C"/>
    <w:rsid w:val="00607877"/>
    <w:rsid w:val="006079A9"/>
    <w:rsid w:val="00607E02"/>
    <w:rsid w:val="00610C86"/>
    <w:rsid w:val="00611393"/>
    <w:rsid w:val="0061236D"/>
    <w:rsid w:val="0061245F"/>
    <w:rsid w:val="00613C55"/>
    <w:rsid w:val="00614017"/>
    <w:rsid w:val="00614886"/>
    <w:rsid w:val="00614B52"/>
    <w:rsid w:val="00615651"/>
    <w:rsid w:val="00615F6E"/>
    <w:rsid w:val="0061603E"/>
    <w:rsid w:val="00616F1A"/>
    <w:rsid w:val="006176B1"/>
    <w:rsid w:val="00617807"/>
    <w:rsid w:val="00617A9A"/>
    <w:rsid w:val="00617D3F"/>
    <w:rsid w:val="00617F38"/>
    <w:rsid w:val="00617FCB"/>
    <w:rsid w:val="00620E33"/>
    <w:rsid w:val="006210CC"/>
    <w:rsid w:val="006221BB"/>
    <w:rsid w:val="006231BA"/>
    <w:rsid w:val="00623DFC"/>
    <w:rsid w:val="006241D1"/>
    <w:rsid w:val="00624630"/>
    <w:rsid w:val="006246D2"/>
    <w:rsid w:val="00624852"/>
    <w:rsid w:val="00625626"/>
    <w:rsid w:val="006256D1"/>
    <w:rsid w:val="00625D97"/>
    <w:rsid w:val="00625F56"/>
    <w:rsid w:val="0062603F"/>
    <w:rsid w:val="00626265"/>
    <w:rsid w:val="00626434"/>
    <w:rsid w:val="00626846"/>
    <w:rsid w:val="00626879"/>
    <w:rsid w:val="00626E3E"/>
    <w:rsid w:val="00627023"/>
    <w:rsid w:val="00627C2F"/>
    <w:rsid w:val="00627F01"/>
    <w:rsid w:val="00630301"/>
    <w:rsid w:val="006304FB"/>
    <w:rsid w:val="00630812"/>
    <w:rsid w:val="00630A93"/>
    <w:rsid w:val="00630D5A"/>
    <w:rsid w:val="00630E65"/>
    <w:rsid w:val="0063144B"/>
    <w:rsid w:val="0063157E"/>
    <w:rsid w:val="00631C33"/>
    <w:rsid w:val="0063210C"/>
    <w:rsid w:val="00632507"/>
    <w:rsid w:val="0063297E"/>
    <w:rsid w:val="00632BE3"/>
    <w:rsid w:val="00632F9E"/>
    <w:rsid w:val="0063307C"/>
    <w:rsid w:val="00633622"/>
    <w:rsid w:val="00633E03"/>
    <w:rsid w:val="00634183"/>
    <w:rsid w:val="00634338"/>
    <w:rsid w:val="006343E9"/>
    <w:rsid w:val="0063443F"/>
    <w:rsid w:val="006345A6"/>
    <w:rsid w:val="0063543C"/>
    <w:rsid w:val="00635B96"/>
    <w:rsid w:val="00635F22"/>
    <w:rsid w:val="00635FD2"/>
    <w:rsid w:val="00636002"/>
    <w:rsid w:val="0063652C"/>
    <w:rsid w:val="00636B5F"/>
    <w:rsid w:val="0063751B"/>
    <w:rsid w:val="006403C5"/>
    <w:rsid w:val="006405F7"/>
    <w:rsid w:val="00640ACA"/>
    <w:rsid w:val="00641111"/>
    <w:rsid w:val="00641316"/>
    <w:rsid w:val="00641712"/>
    <w:rsid w:val="0064186B"/>
    <w:rsid w:val="00641BA7"/>
    <w:rsid w:val="00642068"/>
    <w:rsid w:val="00642205"/>
    <w:rsid w:val="00642BB1"/>
    <w:rsid w:val="00643F35"/>
    <w:rsid w:val="0064404F"/>
    <w:rsid w:val="00644939"/>
    <w:rsid w:val="0064595A"/>
    <w:rsid w:val="00645B9B"/>
    <w:rsid w:val="0064619B"/>
    <w:rsid w:val="0064668A"/>
    <w:rsid w:val="00646900"/>
    <w:rsid w:val="00646960"/>
    <w:rsid w:val="00646EBE"/>
    <w:rsid w:val="00647006"/>
    <w:rsid w:val="006470AC"/>
    <w:rsid w:val="00647670"/>
    <w:rsid w:val="0065008E"/>
    <w:rsid w:val="00650250"/>
    <w:rsid w:val="00650B3C"/>
    <w:rsid w:val="00650BD0"/>
    <w:rsid w:val="00651C2B"/>
    <w:rsid w:val="00651C9F"/>
    <w:rsid w:val="00651F27"/>
    <w:rsid w:val="0065250B"/>
    <w:rsid w:val="00652811"/>
    <w:rsid w:val="0065294F"/>
    <w:rsid w:val="00652E96"/>
    <w:rsid w:val="0065301C"/>
    <w:rsid w:val="006530A4"/>
    <w:rsid w:val="00653526"/>
    <w:rsid w:val="006536BF"/>
    <w:rsid w:val="00653B88"/>
    <w:rsid w:val="00654699"/>
    <w:rsid w:val="006546D6"/>
    <w:rsid w:val="00654784"/>
    <w:rsid w:val="00654B6A"/>
    <w:rsid w:val="0065565F"/>
    <w:rsid w:val="00655D6B"/>
    <w:rsid w:val="006562A6"/>
    <w:rsid w:val="00656357"/>
    <w:rsid w:val="006566E1"/>
    <w:rsid w:val="0065676E"/>
    <w:rsid w:val="00656928"/>
    <w:rsid w:val="00656AA3"/>
    <w:rsid w:val="00656F49"/>
    <w:rsid w:val="006575E3"/>
    <w:rsid w:val="00657898"/>
    <w:rsid w:val="00657AE7"/>
    <w:rsid w:val="00660496"/>
    <w:rsid w:val="00660B24"/>
    <w:rsid w:val="00660D7A"/>
    <w:rsid w:val="00661B15"/>
    <w:rsid w:val="0066204E"/>
    <w:rsid w:val="00662595"/>
    <w:rsid w:val="00662760"/>
    <w:rsid w:val="0066295C"/>
    <w:rsid w:val="006631C0"/>
    <w:rsid w:val="006632B7"/>
    <w:rsid w:val="0066360E"/>
    <w:rsid w:val="00663748"/>
    <w:rsid w:val="006639EF"/>
    <w:rsid w:val="00663F1F"/>
    <w:rsid w:val="00663FED"/>
    <w:rsid w:val="0066459A"/>
    <w:rsid w:val="00664834"/>
    <w:rsid w:val="006648FD"/>
    <w:rsid w:val="0066576F"/>
    <w:rsid w:val="0066609D"/>
    <w:rsid w:val="006662C2"/>
    <w:rsid w:val="00666334"/>
    <w:rsid w:val="00666421"/>
    <w:rsid w:val="006667AA"/>
    <w:rsid w:val="006667D5"/>
    <w:rsid w:val="006667DC"/>
    <w:rsid w:val="00667A92"/>
    <w:rsid w:val="00667B5E"/>
    <w:rsid w:val="00667B93"/>
    <w:rsid w:val="006700AD"/>
    <w:rsid w:val="006700C4"/>
    <w:rsid w:val="0067019D"/>
    <w:rsid w:val="006701E2"/>
    <w:rsid w:val="00670425"/>
    <w:rsid w:val="0067065A"/>
    <w:rsid w:val="00670912"/>
    <w:rsid w:val="00672107"/>
    <w:rsid w:val="00672E14"/>
    <w:rsid w:val="00672EF0"/>
    <w:rsid w:val="0067310C"/>
    <w:rsid w:val="00673208"/>
    <w:rsid w:val="00673333"/>
    <w:rsid w:val="0067339F"/>
    <w:rsid w:val="00673D82"/>
    <w:rsid w:val="00674493"/>
    <w:rsid w:val="00674B23"/>
    <w:rsid w:val="00674F15"/>
    <w:rsid w:val="0067604B"/>
    <w:rsid w:val="006762B4"/>
    <w:rsid w:val="00676624"/>
    <w:rsid w:val="00676E6F"/>
    <w:rsid w:val="00677017"/>
    <w:rsid w:val="0067749D"/>
    <w:rsid w:val="006805E7"/>
    <w:rsid w:val="00680938"/>
    <w:rsid w:val="0068098D"/>
    <w:rsid w:val="00680E82"/>
    <w:rsid w:val="00680EE9"/>
    <w:rsid w:val="0068107D"/>
    <w:rsid w:val="006810C6"/>
    <w:rsid w:val="0068160A"/>
    <w:rsid w:val="006818F6"/>
    <w:rsid w:val="00682066"/>
    <w:rsid w:val="006827C7"/>
    <w:rsid w:val="0068294F"/>
    <w:rsid w:val="00682AFB"/>
    <w:rsid w:val="00682B18"/>
    <w:rsid w:val="006831BB"/>
    <w:rsid w:val="00683568"/>
    <w:rsid w:val="0068371A"/>
    <w:rsid w:val="00683BBD"/>
    <w:rsid w:val="0068412F"/>
    <w:rsid w:val="00684216"/>
    <w:rsid w:val="0068436D"/>
    <w:rsid w:val="00684593"/>
    <w:rsid w:val="00684A1B"/>
    <w:rsid w:val="006850AD"/>
    <w:rsid w:val="00685BD2"/>
    <w:rsid w:val="00685FB2"/>
    <w:rsid w:val="00686A10"/>
    <w:rsid w:val="00686F1D"/>
    <w:rsid w:val="0068715D"/>
    <w:rsid w:val="0068770E"/>
    <w:rsid w:val="006879EA"/>
    <w:rsid w:val="00687E7E"/>
    <w:rsid w:val="006902C3"/>
    <w:rsid w:val="00690339"/>
    <w:rsid w:val="00690875"/>
    <w:rsid w:val="006913B4"/>
    <w:rsid w:val="006917FC"/>
    <w:rsid w:val="00691AD6"/>
    <w:rsid w:val="00691B53"/>
    <w:rsid w:val="00691BD5"/>
    <w:rsid w:val="00691FC0"/>
    <w:rsid w:val="00692248"/>
    <w:rsid w:val="00692548"/>
    <w:rsid w:val="00692D5D"/>
    <w:rsid w:val="00693A5F"/>
    <w:rsid w:val="00693C01"/>
    <w:rsid w:val="0069409D"/>
    <w:rsid w:val="00694965"/>
    <w:rsid w:val="006950CA"/>
    <w:rsid w:val="006953FA"/>
    <w:rsid w:val="00695652"/>
    <w:rsid w:val="00695921"/>
    <w:rsid w:val="00695B2A"/>
    <w:rsid w:val="00695FBA"/>
    <w:rsid w:val="0069639B"/>
    <w:rsid w:val="0069675B"/>
    <w:rsid w:val="0069690C"/>
    <w:rsid w:val="00696B5F"/>
    <w:rsid w:val="00696E05"/>
    <w:rsid w:val="006970E0"/>
    <w:rsid w:val="0069737B"/>
    <w:rsid w:val="0069789E"/>
    <w:rsid w:val="00697942"/>
    <w:rsid w:val="00697BF3"/>
    <w:rsid w:val="006A00D3"/>
    <w:rsid w:val="006A084E"/>
    <w:rsid w:val="006A0EEC"/>
    <w:rsid w:val="006A100F"/>
    <w:rsid w:val="006A15FC"/>
    <w:rsid w:val="006A1C61"/>
    <w:rsid w:val="006A2790"/>
    <w:rsid w:val="006A2BC8"/>
    <w:rsid w:val="006A3355"/>
    <w:rsid w:val="006A3745"/>
    <w:rsid w:val="006A37D8"/>
    <w:rsid w:val="006A4AEB"/>
    <w:rsid w:val="006A5292"/>
    <w:rsid w:val="006A538F"/>
    <w:rsid w:val="006A5638"/>
    <w:rsid w:val="006A5C2F"/>
    <w:rsid w:val="006A60BD"/>
    <w:rsid w:val="006A648F"/>
    <w:rsid w:val="006A6687"/>
    <w:rsid w:val="006A68BE"/>
    <w:rsid w:val="006A6C97"/>
    <w:rsid w:val="006A74A9"/>
    <w:rsid w:val="006A7542"/>
    <w:rsid w:val="006A7B05"/>
    <w:rsid w:val="006A7C47"/>
    <w:rsid w:val="006A7D2E"/>
    <w:rsid w:val="006B0163"/>
    <w:rsid w:val="006B05B0"/>
    <w:rsid w:val="006B12CB"/>
    <w:rsid w:val="006B14C8"/>
    <w:rsid w:val="006B2283"/>
    <w:rsid w:val="006B30B7"/>
    <w:rsid w:val="006B3101"/>
    <w:rsid w:val="006B353D"/>
    <w:rsid w:val="006B39DA"/>
    <w:rsid w:val="006B46DC"/>
    <w:rsid w:val="006B47BE"/>
    <w:rsid w:val="006B50EC"/>
    <w:rsid w:val="006B5102"/>
    <w:rsid w:val="006B5365"/>
    <w:rsid w:val="006B5802"/>
    <w:rsid w:val="006B584F"/>
    <w:rsid w:val="006B606B"/>
    <w:rsid w:val="006B63C7"/>
    <w:rsid w:val="006B66B5"/>
    <w:rsid w:val="006B70F6"/>
    <w:rsid w:val="006B7666"/>
    <w:rsid w:val="006B7FCA"/>
    <w:rsid w:val="006C0268"/>
    <w:rsid w:val="006C15F6"/>
    <w:rsid w:val="006C19FA"/>
    <w:rsid w:val="006C1AEF"/>
    <w:rsid w:val="006C1F82"/>
    <w:rsid w:val="006C2430"/>
    <w:rsid w:val="006C27C0"/>
    <w:rsid w:val="006C2FF0"/>
    <w:rsid w:val="006C3612"/>
    <w:rsid w:val="006C368E"/>
    <w:rsid w:val="006C3749"/>
    <w:rsid w:val="006C3A48"/>
    <w:rsid w:val="006C3B86"/>
    <w:rsid w:val="006C3CD7"/>
    <w:rsid w:val="006C4120"/>
    <w:rsid w:val="006C43E5"/>
    <w:rsid w:val="006C4E61"/>
    <w:rsid w:val="006C4F18"/>
    <w:rsid w:val="006C57E0"/>
    <w:rsid w:val="006C61C3"/>
    <w:rsid w:val="006C62D0"/>
    <w:rsid w:val="006C69CA"/>
    <w:rsid w:val="006C7160"/>
    <w:rsid w:val="006C7B22"/>
    <w:rsid w:val="006C7FDD"/>
    <w:rsid w:val="006D063F"/>
    <w:rsid w:val="006D13B4"/>
    <w:rsid w:val="006D1A04"/>
    <w:rsid w:val="006D2B84"/>
    <w:rsid w:val="006D2D04"/>
    <w:rsid w:val="006D2DE1"/>
    <w:rsid w:val="006D3B10"/>
    <w:rsid w:val="006D3DF8"/>
    <w:rsid w:val="006D41E8"/>
    <w:rsid w:val="006D4320"/>
    <w:rsid w:val="006D44AC"/>
    <w:rsid w:val="006D4EF7"/>
    <w:rsid w:val="006D54C3"/>
    <w:rsid w:val="006D591A"/>
    <w:rsid w:val="006D59AE"/>
    <w:rsid w:val="006D6827"/>
    <w:rsid w:val="006D6A54"/>
    <w:rsid w:val="006D6CD3"/>
    <w:rsid w:val="006D70F6"/>
    <w:rsid w:val="006E0CE8"/>
    <w:rsid w:val="006E0FCB"/>
    <w:rsid w:val="006E126C"/>
    <w:rsid w:val="006E1FB3"/>
    <w:rsid w:val="006E21E1"/>
    <w:rsid w:val="006E21FA"/>
    <w:rsid w:val="006E282F"/>
    <w:rsid w:val="006E29E8"/>
    <w:rsid w:val="006E2C79"/>
    <w:rsid w:val="006E2EA8"/>
    <w:rsid w:val="006E31DD"/>
    <w:rsid w:val="006E3612"/>
    <w:rsid w:val="006E3961"/>
    <w:rsid w:val="006E3974"/>
    <w:rsid w:val="006E3A2D"/>
    <w:rsid w:val="006E3AB4"/>
    <w:rsid w:val="006E3B06"/>
    <w:rsid w:val="006E3D6A"/>
    <w:rsid w:val="006E3F3F"/>
    <w:rsid w:val="006E4143"/>
    <w:rsid w:val="006E4DF8"/>
    <w:rsid w:val="006E5060"/>
    <w:rsid w:val="006E57AF"/>
    <w:rsid w:val="006E5846"/>
    <w:rsid w:val="006E5D7A"/>
    <w:rsid w:val="006E5F23"/>
    <w:rsid w:val="006E612C"/>
    <w:rsid w:val="006E62B0"/>
    <w:rsid w:val="006E6A80"/>
    <w:rsid w:val="006E6AD4"/>
    <w:rsid w:val="006E6CDE"/>
    <w:rsid w:val="006E7AA0"/>
    <w:rsid w:val="006F06AA"/>
    <w:rsid w:val="006F0F8C"/>
    <w:rsid w:val="006F1BC2"/>
    <w:rsid w:val="006F2576"/>
    <w:rsid w:val="006F2633"/>
    <w:rsid w:val="006F27B6"/>
    <w:rsid w:val="006F2C05"/>
    <w:rsid w:val="006F2F93"/>
    <w:rsid w:val="006F32E5"/>
    <w:rsid w:val="006F360E"/>
    <w:rsid w:val="006F449A"/>
    <w:rsid w:val="006F46B1"/>
    <w:rsid w:val="006F4AFB"/>
    <w:rsid w:val="006F4C4E"/>
    <w:rsid w:val="006F4D84"/>
    <w:rsid w:val="006F4E1C"/>
    <w:rsid w:val="006F4F59"/>
    <w:rsid w:val="006F5329"/>
    <w:rsid w:val="006F5527"/>
    <w:rsid w:val="006F5AAF"/>
    <w:rsid w:val="006F60A8"/>
    <w:rsid w:val="006F66A6"/>
    <w:rsid w:val="006F6D42"/>
    <w:rsid w:val="0070084A"/>
    <w:rsid w:val="00700B8B"/>
    <w:rsid w:val="0070100D"/>
    <w:rsid w:val="0070107F"/>
    <w:rsid w:val="00701235"/>
    <w:rsid w:val="00701478"/>
    <w:rsid w:val="0070180F"/>
    <w:rsid w:val="00701BFD"/>
    <w:rsid w:val="00701F9D"/>
    <w:rsid w:val="0070238E"/>
    <w:rsid w:val="0070283E"/>
    <w:rsid w:val="00702E45"/>
    <w:rsid w:val="00702F52"/>
    <w:rsid w:val="00703151"/>
    <w:rsid w:val="00703268"/>
    <w:rsid w:val="007037F2"/>
    <w:rsid w:val="00703B87"/>
    <w:rsid w:val="00704133"/>
    <w:rsid w:val="007042B8"/>
    <w:rsid w:val="0070433F"/>
    <w:rsid w:val="0070448E"/>
    <w:rsid w:val="00704718"/>
    <w:rsid w:val="00704BD2"/>
    <w:rsid w:val="0070604E"/>
    <w:rsid w:val="007066B7"/>
    <w:rsid w:val="007072F2"/>
    <w:rsid w:val="00707B35"/>
    <w:rsid w:val="00707F73"/>
    <w:rsid w:val="00710112"/>
    <w:rsid w:val="007108BD"/>
    <w:rsid w:val="0071098C"/>
    <w:rsid w:val="0071159A"/>
    <w:rsid w:val="007119D6"/>
    <w:rsid w:val="00711CE1"/>
    <w:rsid w:val="007120F4"/>
    <w:rsid w:val="00712641"/>
    <w:rsid w:val="0071351F"/>
    <w:rsid w:val="007135D6"/>
    <w:rsid w:val="007138AC"/>
    <w:rsid w:val="00714321"/>
    <w:rsid w:val="00714513"/>
    <w:rsid w:val="00714639"/>
    <w:rsid w:val="00714AD1"/>
    <w:rsid w:val="00714F45"/>
    <w:rsid w:val="00715A72"/>
    <w:rsid w:val="00716404"/>
    <w:rsid w:val="007165C6"/>
    <w:rsid w:val="00716729"/>
    <w:rsid w:val="0071684E"/>
    <w:rsid w:val="00717017"/>
    <w:rsid w:val="0071759E"/>
    <w:rsid w:val="00720AF0"/>
    <w:rsid w:val="007212AE"/>
    <w:rsid w:val="00721662"/>
    <w:rsid w:val="0072172D"/>
    <w:rsid w:val="00721904"/>
    <w:rsid w:val="00722791"/>
    <w:rsid w:val="00722922"/>
    <w:rsid w:val="00722B84"/>
    <w:rsid w:val="00723424"/>
    <w:rsid w:val="0072349C"/>
    <w:rsid w:val="00723B8A"/>
    <w:rsid w:val="007241D5"/>
    <w:rsid w:val="007246C1"/>
    <w:rsid w:val="0072484C"/>
    <w:rsid w:val="00725528"/>
    <w:rsid w:val="007255B7"/>
    <w:rsid w:val="00725DB5"/>
    <w:rsid w:val="00726116"/>
    <w:rsid w:val="0072639A"/>
    <w:rsid w:val="007266E3"/>
    <w:rsid w:val="00726B2E"/>
    <w:rsid w:val="00726CDF"/>
    <w:rsid w:val="00726D33"/>
    <w:rsid w:val="00726DD7"/>
    <w:rsid w:val="0073081F"/>
    <w:rsid w:val="00730DD0"/>
    <w:rsid w:val="0073123E"/>
    <w:rsid w:val="007312A2"/>
    <w:rsid w:val="00731941"/>
    <w:rsid w:val="0073239B"/>
    <w:rsid w:val="007325BE"/>
    <w:rsid w:val="00732EDD"/>
    <w:rsid w:val="007336BA"/>
    <w:rsid w:val="007336D9"/>
    <w:rsid w:val="00733BFA"/>
    <w:rsid w:val="00733C65"/>
    <w:rsid w:val="00733D09"/>
    <w:rsid w:val="0073400A"/>
    <w:rsid w:val="007346FE"/>
    <w:rsid w:val="0073480A"/>
    <w:rsid w:val="00735311"/>
    <w:rsid w:val="007355E4"/>
    <w:rsid w:val="007358E0"/>
    <w:rsid w:val="00736678"/>
    <w:rsid w:val="00736A0C"/>
    <w:rsid w:val="00736CBA"/>
    <w:rsid w:val="00736EF7"/>
    <w:rsid w:val="00736F6E"/>
    <w:rsid w:val="007373A4"/>
    <w:rsid w:val="00737B63"/>
    <w:rsid w:val="00740243"/>
    <w:rsid w:val="00740872"/>
    <w:rsid w:val="00740C68"/>
    <w:rsid w:val="0074148B"/>
    <w:rsid w:val="0074158B"/>
    <w:rsid w:val="007417A8"/>
    <w:rsid w:val="00741834"/>
    <w:rsid w:val="00741873"/>
    <w:rsid w:val="00741D64"/>
    <w:rsid w:val="007420B7"/>
    <w:rsid w:val="007426D8"/>
    <w:rsid w:val="007427CE"/>
    <w:rsid w:val="007429C9"/>
    <w:rsid w:val="00742BD9"/>
    <w:rsid w:val="007430B6"/>
    <w:rsid w:val="0074433F"/>
    <w:rsid w:val="007445C8"/>
    <w:rsid w:val="007458D1"/>
    <w:rsid w:val="00745DE5"/>
    <w:rsid w:val="00746488"/>
    <w:rsid w:val="00746E04"/>
    <w:rsid w:val="00746EAB"/>
    <w:rsid w:val="00747270"/>
    <w:rsid w:val="00747D77"/>
    <w:rsid w:val="00747DC8"/>
    <w:rsid w:val="0075176E"/>
    <w:rsid w:val="007518D9"/>
    <w:rsid w:val="00751AA6"/>
    <w:rsid w:val="0075235E"/>
    <w:rsid w:val="0075261B"/>
    <w:rsid w:val="00752942"/>
    <w:rsid w:val="00752BA3"/>
    <w:rsid w:val="00752C33"/>
    <w:rsid w:val="00752FA6"/>
    <w:rsid w:val="0075447D"/>
    <w:rsid w:val="007552D1"/>
    <w:rsid w:val="007552EA"/>
    <w:rsid w:val="007556A1"/>
    <w:rsid w:val="00755DB1"/>
    <w:rsid w:val="00756429"/>
    <w:rsid w:val="007566F9"/>
    <w:rsid w:val="00756ACF"/>
    <w:rsid w:val="00756C43"/>
    <w:rsid w:val="00756D67"/>
    <w:rsid w:val="007570AB"/>
    <w:rsid w:val="00757885"/>
    <w:rsid w:val="0076025E"/>
    <w:rsid w:val="00760724"/>
    <w:rsid w:val="00760D6B"/>
    <w:rsid w:val="007611F2"/>
    <w:rsid w:val="007615C1"/>
    <w:rsid w:val="00761881"/>
    <w:rsid w:val="00761A15"/>
    <w:rsid w:val="00761B25"/>
    <w:rsid w:val="00761C13"/>
    <w:rsid w:val="00761C17"/>
    <w:rsid w:val="00761CB7"/>
    <w:rsid w:val="00761F54"/>
    <w:rsid w:val="007627AF"/>
    <w:rsid w:val="00762943"/>
    <w:rsid w:val="00762F07"/>
    <w:rsid w:val="00763487"/>
    <w:rsid w:val="007635F2"/>
    <w:rsid w:val="00763AC2"/>
    <w:rsid w:val="00763CD8"/>
    <w:rsid w:val="00763E05"/>
    <w:rsid w:val="0076446A"/>
    <w:rsid w:val="007644DA"/>
    <w:rsid w:val="00764582"/>
    <w:rsid w:val="00764E2F"/>
    <w:rsid w:val="00764FB6"/>
    <w:rsid w:val="00765164"/>
    <w:rsid w:val="0076522D"/>
    <w:rsid w:val="00765395"/>
    <w:rsid w:val="00765A00"/>
    <w:rsid w:val="00765F80"/>
    <w:rsid w:val="00765F88"/>
    <w:rsid w:val="00766B2E"/>
    <w:rsid w:val="00766F50"/>
    <w:rsid w:val="007671C5"/>
    <w:rsid w:val="00767808"/>
    <w:rsid w:val="007679DE"/>
    <w:rsid w:val="00767A08"/>
    <w:rsid w:val="00767AD9"/>
    <w:rsid w:val="0077015C"/>
    <w:rsid w:val="007701EE"/>
    <w:rsid w:val="007701FA"/>
    <w:rsid w:val="00770356"/>
    <w:rsid w:val="007706BA"/>
    <w:rsid w:val="007716D7"/>
    <w:rsid w:val="00772107"/>
    <w:rsid w:val="00772348"/>
    <w:rsid w:val="0077266A"/>
    <w:rsid w:val="00772C7A"/>
    <w:rsid w:val="00772CF8"/>
    <w:rsid w:val="00773610"/>
    <w:rsid w:val="00774022"/>
    <w:rsid w:val="007742D0"/>
    <w:rsid w:val="00774FEE"/>
    <w:rsid w:val="007752F1"/>
    <w:rsid w:val="00776205"/>
    <w:rsid w:val="007764D4"/>
    <w:rsid w:val="007769F8"/>
    <w:rsid w:val="0077766D"/>
    <w:rsid w:val="00777B7A"/>
    <w:rsid w:val="00777CAB"/>
    <w:rsid w:val="0078020D"/>
    <w:rsid w:val="0078102A"/>
    <w:rsid w:val="0078108A"/>
    <w:rsid w:val="0078137B"/>
    <w:rsid w:val="0078240C"/>
    <w:rsid w:val="00782BF6"/>
    <w:rsid w:val="00783507"/>
    <w:rsid w:val="0078359F"/>
    <w:rsid w:val="007842F3"/>
    <w:rsid w:val="0078438F"/>
    <w:rsid w:val="00784577"/>
    <w:rsid w:val="007845A7"/>
    <w:rsid w:val="00784A6B"/>
    <w:rsid w:val="0078534E"/>
    <w:rsid w:val="00785E85"/>
    <w:rsid w:val="007860F9"/>
    <w:rsid w:val="0078625F"/>
    <w:rsid w:val="00786518"/>
    <w:rsid w:val="007875A0"/>
    <w:rsid w:val="00787DBD"/>
    <w:rsid w:val="00787E22"/>
    <w:rsid w:val="00791276"/>
    <w:rsid w:val="00791340"/>
    <w:rsid w:val="0079169A"/>
    <w:rsid w:val="007918C2"/>
    <w:rsid w:val="00791D52"/>
    <w:rsid w:val="00791EFF"/>
    <w:rsid w:val="0079263B"/>
    <w:rsid w:val="00792CD1"/>
    <w:rsid w:val="00794804"/>
    <w:rsid w:val="00794893"/>
    <w:rsid w:val="0079494B"/>
    <w:rsid w:val="007949F5"/>
    <w:rsid w:val="00794FCB"/>
    <w:rsid w:val="00795578"/>
    <w:rsid w:val="007957FB"/>
    <w:rsid w:val="00795C65"/>
    <w:rsid w:val="00796BC5"/>
    <w:rsid w:val="0079744D"/>
    <w:rsid w:val="00797558"/>
    <w:rsid w:val="00797CA7"/>
    <w:rsid w:val="00797EE9"/>
    <w:rsid w:val="007A0039"/>
    <w:rsid w:val="007A0274"/>
    <w:rsid w:val="007A0634"/>
    <w:rsid w:val="007A0EEE"/>
    <w:rsid w:val="007A15E6"/>
    <w:rsid w:val="007A1B56"/>
    <w:rsid w:val="007A2382"/>
    <w:rsid w:val="007A2D68"/>
    <w:rsid w:val="007A393B"/>
    <w:rsid w:val="007A3A1F"/>
    <w:rsid w:val="007A3B74"/>
    <w:rsid w:val="007A4163"/>
    <w:rsid w:val="007A4253"/>
    <w:rsid w:val="007A489A"/>
    <w:rsid w:val="007A4D04"/>
    <w:rsid w:val="007A5D2A"/>
    <w:rsid w:val="007A5EAD"/>
    <w:rsid w:val="007A6406"/>
    <w:rsid w:val="007A6420"/>
    <w:rsid w:val="007A64FB"/>
    <w:rsid w:val="007A6F69"/>
    <w:rsid w:val="007A733D"/>
    <w:rsid w:val="007A7582"/>
    <w:rsid w:val="007A7E36"/>
    <w:rsid w:val="007B08A6"/>
    <w:rsid w:val="007B08CD"/>
    <w:rsid w:val="007B0952"/>
    <w:rsid w:val="007B0AFE"/>
    <w:rsid w:val="007B1094"/>
    <w:rsid w:val="007B13FD"/>
    <w:rsid w:val="007B18A8"/>
    <w:rsid w:val="007B1CB4"/>
    <w:rsid w:val="007B2428"/>
    <w:rsid w:val="007B28D9"/>
    <w:rsid w:val="007B2DC9"/>
    <w:rsid w:val="007B2FC6"/>
    <w:rsid w:val="007B346C"/>
    <w:rsid w:val="007B361D"/>
    <w:rsid w:val="007B39A1"/>
    <w:rsid w:val="007B411A"/>
    <w:rsid w:val="007B44BB"/>
    <w:rsid w:val="007B476B"/>
    <w:rsid w:val="007B49B3"/>
    <w:rsid w:val="007B4B0D"/>
    <w:rsid w:val="007B4CDE"/>
    <w:rsid w:val="007B51CE"/>
    <w:rsid w:val="007B6399"/>
    <w:rsid w:val="007B6826"/>
    <w:rsid w:val="007B692D"/>
    <w:rsid w:val="007B6A8A"/>
    <w:rsid w:val="007B6C53"/>
    <w:rsid w:val="007B73E2"/>
    <w:rsid w:val="007C07DF"/>
    <w:rsid w:val="007C0890"/>
    <w:rsid w:val="007C10CF"/>
    <w:rsid w:val="007C170F"/>
    <w:rsid w:val="007C1D19"/>
    <w:rsid w:val="007C218B"/>
    <w:rsid w:val="007C250E"/>
    <w:rsid w:val="007C2CE5"/>
    <w:rsid w:val="007C2F1D"/>
    <w:rsid w:val="007C3171"/>
    <w:rsid w:val="007C3508"/>
    <w:rsid w:val="007C3674"/>
    <w:rsid w:val="007C473E"/>
    <w:rsid w:val="007C47C9"/>
    <w:rsid w:val="007C51D9"/>
    <w:rsid w:val="007C5446"/>
    <w:rsid w:val="007C5F20"/>
    <w:rsid w:val="007C6143"/>
    <w:rsid w:val="007C665B"/>
    <w:rsid w:val="007C78D7"/>
    <w:rsid w:val="007D087A"/>
    <w:rsid w:val="007D1041"/>
    <w:rsid w:val="007D127C"/>
    <w:rsid w:val="007D187A"/>
    <w:rsid w:val="007D19E2"/>
    <w:rsid w:val="007D1E5A"/>
    <w:rsid w:val="007D2C7D"/>
    <w:rsid w:val="007D2D1A"/>
    <w:rsid w:val="007D3109"/>
    <w:rsid w:val="007D32A8"/>
    <w:rsid w:val="007D3641"/>
    <w:rsid w:val="007D37AD"/>
    <w:rsid w:val="007D37CE"/>
    <w:rsid w:val="007D42F1"/>
    <w:rsid w:val="007D45D1"/>
    <w:rsid w:val="007D493C"/>
    <w:rsid w:val="007D569C"/>
    <w:rsid w:val="007D56A7"/>
    <w:rsid w:val="007D5B6B"/>
    <w:rsid w:val="007D5D23"/>
    <w:rsid w:val="007D5EE1"/>
    <w:rsid w:val="007D5F3F"/>
    <w:rsid w:val="007D632C"/>
    <w:rsid w:val="007D6376"/>
    <w:rsid w:val="007E03CC"/>
    <w:rsid w:val="007E0C28"/>
    <w:rsid w:val="007E169C"/>
    <w:rsid w:val="007E1B3C"/>
    <w:rsid w:val="007E1F89"/>
    <w:rsid w:val="007E1FD7"/>
    <w:rsid w:val="007E2321"/>
    <w:rsid w:val="007E29C2"/>
    <w:rsid w:val="007E29FE"/>
    <w:rsid w:val="007E2E5D"/>
    <w:rsid w:val="007E32F6"/>
    <w:rsid w:val="007E3F7E"/>
    <w:rsid w:val="007E46DB"/>
    <w:rsid w:val="007E4720"/>
    <w:rsid w:val="007E4F3C"/>
    <w:rsid w:val="007E508D"/>
    <w:rsid w:val="007E58C6"/>
    <w:rsid w:val="007E647A"/>
    <w:rsid w:val="007E7633"/>
    <w:rsid w:val="007E7E4F"/>
    <w:rsid w:val="007F0470"/>
    <w:rsid w:val="007F0E0B"/>
    <w:rsid w:val="007F0E5F"/>
    <w:rsid w:val="007F0F71"/>
    <w:rsid w:val="007F1EA0"/>
    <w:rsid w:val="007F281D"/>
    <w:rsid w:val="007F2E5B"/>
    <w:rsid w:val="007F2F11"/>
    <w:rsid w:val="007F2FC1"/>
    <w:rsid w:val="007F3148"/>
    <w:rsid w:val="007F34E1"/>
    <w:rsid w:val="007F3DAE"/>
    <w:rsid w:val="007F3F0E"/>
    <w:rsid w:val="007F485B"/>
    <w:rsid w:val="007F4B07"/>
    <w:rsid w:val="007F4E54"/>
    <w:rsid w:val="007F54B8"/>
    <w:rsid w:val="007F5711"/>
    <w:rsid w:val="007F5B5D"/>
    <w:rsid w:val="007F5DCE"/>
    <w:rsid w:val="007F691A"/>
    <w:rsid w:val="007F70ED"/>
    <w:rsid w:val="007F74E4"/>
    <w:rsid w:val="007F7E1F"/>
    <w:rsid w:val="0080008F"/>
    <w:rsid w:val="00800154"/>
    <w:rsid w:val="00800235"/>
    <w:rsid w:val="008018AB"/>
    <w:rsid w:val="00801A8A"/>
    <w:rsid w:val="00802099"/>
    <w:rsid w:val="00802114"/>
    <w:rsid w:val="0080227B"/>
    <w:rsid w:val="00802811"/>
    <w:rsid w:val="00802A16"/>
    <w:rsid w:val="00802A27"/>
    <w:rsid w:val="00802AC6"/>
    <w:rsid w:val="008033B7"/>
    <w:rsid w:val="00803C12"/>
    <w:rsid w:val="008054C4"/>
    <w:rsid w:val="00805BE2"/>
    <w:rsid w:val="00805E6C"/>
    <w:rsid w:val="00806504"/>
    <w:rsid w:val="0080681D"/>
    <w:rsid w:val="00806F92"/>
    <w:rsid w:val="008072E1"/>
    <w:rsid w:val="00807577"/>
    <w:rsid w:val="00807968"/>
    <w:rsid w:val="008079B4"/>
    <w:rsid w:val="00807E49"/>
    <w:rsid w:val="00810043"/>
    <w:rsid w:val="0081058A"/>
    <w:rsid w:val="0081061C"/>
    <w:rsid w:val="0081092B"/>
    <w:rsid w:val="00811898"/>
    <w:rsid w:val="00812493"/>
    <w:rsid w:val="00813047"/>
    <w:rsid w:val="00813B96"/>
    <w:rsid w:val="00814002"/>
    <w:rsid w:val="0081469D"/>
    <w:rsid w:val="00814A7A"/>
    <w:rsid w:val="00814CEF"/>
    <w:rsid w:val="00814D11"/>
    <w:rsid w:val="00814E58"/>
    <w:rsid w:val="00814E77"/>
    <w:rsid w:val="008156F3"/>
    <w:rsid w:val="00815765"/>
    <w:rsid w:val="00815C7A"/>
    <w:rsid w:val="00815DD5"/>
    <w:rsid w:val="008165A2"/>
    <w:rsid w:val="00816E28"/>
    <w:rsid w:val="008173F9"/>
    <w:rsid w:val="008174AD"/>
    <w:rsid w:val="008178E0"/>
    <w:rsid w:val="00817F85"/>
    <w:rsid w:val="00821534"/>
    <w:rsid w:val="0082199E"/>
    <w:rsid w:val="00821C8C"/>
    <w:rsid w:val="0082201A"/>
    <w:rsid w:val="00822136"/>
    <w:rsid w:val="0082283D"/>
    <w:rsid w:val="00822A4F"/>
    <w:rsid w:val="00822BA4"/>
    <w:rsid w:val="00824430"/>
    <w:rsid w:val="00824B76"/>
    <w:rsid w:val="008255BA"/>
    <w:rsid w:val="00825A8C"/>
    <w:rsid w:val="00825AD5"/>
    <w:rsid w:val="008261FD"/>
    <w:rsid w:val="00826C6A"/>
    <w:rsid w:val="00826C6B"/>
    <w:rsid w:val="008276CF"/>
    <w:rsid w:val="00827750"/>
    <w:rsid w:val="00827887"/>
    <w:rsid w:val="00827B30"/>
    <w:rsid w:val="00827B99"/>
    <w:rsid w:val="0083092B"/>
    <w:rsid w:val="00830A11"/>
    <w:rsid w:val="00830AC2"/>
    <w:rsid w:val="00830ADB"/>
    <w:rsid w:val="00830E67"/>
    <w:rsid w:val="008313F1"/>
    <w:rsid w:val="008316CE"/>
    <w:rsid w:val="00831B01"/>
    <w:rsid w:val="00832053"/>
    <w:rsid w:val="00832582"/>
    <w:rsid w:val="008325BA"/>
    <w:rsid w:val="00833752"/>
    <w:rsid w:val="00833A4B"/>
    <w:rsid w:val="00833C94"/>
    <w:rsid w:val="00833D3A"/>
    <w:rsid w:val="00834528"/>
    <w:rsid w:val="0083494E"/>
    <w:rsid w:val="00834CE8"/>
    <w:rsid w:val="00834D3D"/>
    <w:rsid w:val="00834D9B"/>
    <w:rsid w:val="0083516A"/>
    <w:rsid w:val="00835867"/>
    <w:rsid w:val="00835908"/>
    <w:rsid w:val="008359C3"/>
    <w:rsid w:val="00835B4F"/>
    <w:rsid w:val="00835CB8"/>
    <w:rsid w:val="0083602F"/>
    <w:rsid w:val="00836074"/>
    <w:rsid w:val="008361C1"/>
    <w:rsid w:val="00836997"/>
    <w:rsid w:val="00836A02"/>
    <w:rsid w:val="00836FC9"/>
    <w:rsid w:val="00837012"/>
    <w:rsid w:val="008372AE"/>
    <w:rsid w:val="0083734E"/>
    <w:rsid w:val="008373C7"/>
    <w:rsid w:val="00837431"/>
    <w:rsid w:val="008401B4"/>
    <w:rsid w:val="0084030D"/>
    <w:rsid w:val="00840604"/>
    <w:rsid w:val="0084077C"/>
    <w:rsid w:val="00840DC6"/>
    <w:rsid w:val="008410A6"/>
    <w:rsid w:val="008412C1"/>
    <w:rsid w:val="00841384"/>
    <w:rsid w:val="00841542"/>
    <w:rsid w:val="00841766"/>
    <w:rsid w:val="00841B78"/>
    <w:rsid w:val="008420B3"/>
    <w:rsid w:val="008424D5"/>
    <w:rsid w:val="00842574"/>
    <w:rsid w:val="00842B02"/>
    <w:rsid w:val="00842EBC"/>
    <w:rsid w:val="008431C6"/>
    <w:rsid w:val="00843A63"/>
    <w:rsid w:val="00843E8F"/>
    <w:rsid w:val="00844052"/>
    <w:rsid w:val="00844470"/>
    <w:rsid w:val="00844558"/>
    <w:rsid w:val="008446F2"/>
    <w:rsid w:val="0084487B"/>
    <w:rsid w:val="008448EF"/>
    <w:rsid w:val="00844AEB"/>
    <w:rsid w:val="00844AFF"/>
    <w:rsid w:val="00845112"/>
    <w:rsid w:val="008451C5"/>
    <w:rsid w:val="00845294"/>
    <w:rsid w:val="00845730"/>
    <w:rsid w:val="008457AC"/>
    <w:rsid w:val="0084664F"/>
    <w:rsid w:val="008468CF"/>
    <w:rsid w:val="00846F18"/>
    <w:rsid w:val="00846FD5"/>
    <w:rsid w:val="00847486"/>
    <w:rsid w:val="00847DB6"/>
    <w:rsid w:val="00847DF8"/>
    <w:rsid w:val="00850862"/>
    <w:rsid w:val="00850A86"/>
    <w:rsid w:val="00850B45"/>
    <w:rsid w:val="00850F86"/>
    <w:rsid w:val="008514D1"/>
    <w:rsid w:val="00851833"/>
    <w:rsid w:val="0085214C"/>
    <w:rsid w:val="0085286A"/>
    <w:rsid w:val="00853120"/>
    <w:rsid w:val="00853596"/>
    <w:rsid w:val="0085487F"/>
    <w:rsid w:val="00854F5A"/>
    <w:rsid w:val="00855185"/>
    <w:rsid w:val="00855425"/>
    <w:rsid w:val="008565AF"/>
    <w:rsid w:val="0085690E"/>
    <w:rsid w:val="00856F0F"/>
    <w:rsid w:val="00857D6D"/>
    <w:rsid w:val="00857DF7"/>
    <w:rsid w:val="00857E21"/>
    <w:rsid w:val="008602AA"/>
    <w:rsid w:val="00860487"/>
    <w:rsid w:val="00860753"/>
    <w:rsid w:val="008607FA"/>
    <w:rsid w:val="00860951"/>
    <w:rsid w:val="00860D43"/>
    <w:rsid w:val="00860DC6"/>
    <w:rsid w:val="00860F3E"/>
    <w:rsid w:val="008611BC"/>
    <w:rsid w:val="0086165E"/>
    <w:rsid w:val="008622A0"/>
    <w:rsid w:val="00862367"/>
    <w:rsid w:val="00862506"/>
    <w:rsid w:val="00862598"/>
    <w:rsid w:val="00862BA4"/>
    <w:rsid w:val="00862C2E"/>
    <w:rsid w:val="00863754"/>
    <w:rsid w:val="008637AD"/>
    <w:rsid w:val="00864199"/>
    <w:rsid w:val="00864EF7"/>
    <w:rsid w:val="00865295"/>
    <w:rsid w:val="00865B8D"/>
    <w:rsid w:val="00865D57"/>
    <w:rsid w:val="00865F18"/>
    <w:rsid w:val="008663D3"/>
    <w:rsid w:val="008663FB"/>
    <w:rsid w:val="00867190"/>
    <w:rsid w:val="0086723D"/>
    <w:rsid w:val="008677EA"/>
    <w:rsid w:val="00867C70"/>
    <w:rsid w:val="00867FD1"/>
    <w:rsid w:val="00870408"/>
    <w:rsid w:val="0087040B"/>
    <w:rsid w:val="00870803"/>
    <w:rsid w:val="00870A46"/>
    <w:rsid w:val="00870E6C"/>
    <w:rsid w:val="00871401"/>
    <w:rsid w:val="00871600"/>
    <w:rsid w:val="00872887"/>
    <w:rsid w:val="0087289E"/>
    <w:rsid w:val="008729AE"/>
    <w:rsid w:val="00872EEF"/>
    <w:rsid w:val="00873667"/>
    <w:rsid w:val="00873C53"/>
    <w:rsid w:val="00873CCC"/>
    <w:rsid w:val="00874396"/>
    <w:rsid w:val="008743C9"/>
    <w:rsid w:val="008744ED"/>
    <w:rsid w:val="00874F55"/>
    <w:rsid w:val="0087540D"/>
    <w:rsid w:val="00876586"/>
    <w:rsid w:val="00876B34"/>
    <w:rsid w:val="00876F5C"/>
    <w:rsid w:val="00877533"/>
    <w:rsid w:val="00877B4D"/>
    <w:rsid w:val="00877D7F"/>
    <w:rsid w:val="0088006E"/>
    <w:rsid w:val="008800CF"/>
    <w:rsid w:val="0088025F"/>
    <w:rsid w:val="008804FE"/>
    <w:rsid w:val="0088068E"/>
    <w:rsid w:val="00880E4D"/>
    <w:rsid w:val="0088115F"/>
    <w:rsid w:val="008812D5"/>
    <w:rsid w:val="008817CC"/>
    <w:rsid w:val="00881A08"/>
    <w:rsid w:val="00881A1A"/>
    <w:rsid w:val="00883076"/>
    <w:rsid w:val="008831A7"/>
    <w:rsid w:val="00883815"/>
    <w:rsid w:val="00883939"/>
    <w:rsid w:val="00883966"/>
    <w:rsid w:val="00883B27"/>
    <w:rsid w:val="00883D51"/>
    <w:rsid w:val="00883FCB"/>
    <w:rsid w:val="00884300"/>
    <w:rsid w:val="00884384"/>
    <w:rsid w:val="00884825"/>
    <w:rsid w:val="00885A73"/>
    <w:rsid w:val="00885C9B"/>
    <w:rsid w:val="0088602F"/>
    <w:rsid w:val="0088644C"/>
    <w:rsid w:val="00886F7E"/>
    <w:rsid w:val="00887024"/>
    <w:rsid w:val="008871FE"/>
    <w:rsid w:val="00887331"/>
    <w:rsid w:val="00887626"/>
    <w:rsid w:val="00890161"/>
    <w:rsid w:val="008907CD"/>
    <w:rsid w:val="00890FF7"/>
    <w:rsid w:val="0089177E"/>
    <w:rsid w:val="0089186B"/>
    <w:rsid w:val="008926F0"/>
    <w:rsid w:val="00892EE9"/>
    <w:rsid w:val="0089308D"/>
    <w:rsid w:val="0089324A"/>
    <w:rsid w:val="008934CD"/>
    <w:rsid w:val="00893582"/>
    <w:rsid w:val="00893828"/>
    <w:rsid w:val="00893CBA"/>
    <w:rsid w:val="00893E81"/>
    <w:rsid w:val="0089410D"/>
    <w:rsid w:val="008946F6"/>
    <w:rsid w:val="00894DD1"/>
    <w:rsid w:val="00894E71"/>
    <w:rsid w:val="00894FE8"/>
    <w:rsid w:val="00895452"/>
    <w:rsid w:val="0089551F"/>
    <w:rsid w:val="00895574"/>
    <w:rsid w:val="00895F45"/>
    <w:rsid w:val="008961A6"/>
    <w:rsid w:val="00896468"/>
    <w:rsid w:val="0089665B"/>
    <w:rsid w:val="00896C40"/>
    <w:rsid w:val="00897CB0"/>
    <w:rsid w:val="008A1056"/>
    <w:rsid w:val="008A1AF7"/>
    <w:rsid w:val="008A1C16"/>
    <w:rsid w:val="008A1D0E"/>
    <w:rsid w:val="008A1E89"/>
    <w:rsid w:val="008A210C"/>
    <w:rsid w:val="008A23AD"/>
    <w:rsid w:val="008A26E5"/>
    <w:rsid w:val="008A2BBC"/>
    <w:rsid w:val="008A35AA"/>
    <w:rsid w:val="008A36FE"/>
    <w:rsid w:val="008A3DB5"/>
    <w:rsid w:val="008A3E4F"/>
    <w:rsid w:val="008A3E57"/>
    <w:rsid w:val="008A3F1F"/>
    <w:rsid w:val="008A4212"/>
    <w:rsid w:val="008A4C95"/>
    <w:rsid w:val="008A5338"/>
    <w:rsid w:val="008A5BEF"/>
    <w:rsid w:val="008A7F33"/>
    <w:rsid w:val="008B0017"/>
    <w:rsid w:val="008B0252"/>
    <w:rsid w:val="008B04AE"/>
    <w:rsid w:val="008B052A"/>
    <w:rsid w:val="008B089B"/>
    <w:rsid w:val="008B107A"/>
    <w:rsid w:val="008B146A"/>
    <w:rsid w:val="008B1560"/>
    <w:rsid w:val="008B17BB"/>
    <w:rsid w:val="008B1A19"/>
    <w:rsid w:val="008B1BD9"/>
    <w:rsid w:val="008B238B"/>
    <w:rsid w:val="008B259D"/>
    <w:rsid w:val="008B2705"/>
    <w:rsid w:val="008B2C44"/>
    <w:rsid w:val="008B2DB2"/>
    <w:rsid w:val="008B330F"/>
    <w:rsid w:val="008B39F5"/>
    <w:rsid w:val="008B3C2E"/>
    <w:rsid w:val="008B456A"/>
    <w:rsid w:val="008B4AA4"/>
    <w:rsid w:val="008B528B"/>
    <w:rsid w:val="008B55AB"/>
    <w:rsid w:val="008B5674"/>
    <w:rsid w:val="008B6064"/>
    <w:rsid w:val="008B62BF"/>
    <w:rsid w:val="008B6475"/>
    <w:rsid w:val="008B6C21"/>
    <w:rsid w:val="008B6F10"/>
    <w:rsid w:val="008B719C"/>
    <w:rsid w:val="008B72AE"/>
    <w:rsid w:val="008B747A"/>
    <w:rsid w:val="008B78E0"/>
    <w:rsid w:val="008B7BC3"/>
    <w:rsid w:val="008B7BD1"/>
    <w:rsid w:val="008C0235"/>
    <w:rsid w:val="008C05AF"/>
    <w:rsid w:val="008C0CC3"/>
    <w:rsid w:val="008C1154"/>
    <w:rsid w:val="008C2019"/>
    <w:rsid w:val="008C26D8"/>
    <w:rsid w:val="008C2890"/>
    <w:rsid w:val="008C296C"/>
    <w:rsid w:val="008C2C76"/>
    <w:rsid w:val="008C30A1"/>
    <w:rsid w:val="008C311D"/>
    <w:rsid w:val="008C3649"/>
    <w:rsid w:val="008C383F"/>
    <w:rsid w:val="008C3849"/>
    <w:rsid w:val="008C3DE1"/>
    <w:rsid w:val="008C4A9B"/>
    <w:rsid w:val="008C54BC"/>
    <w:rsid w:val="008C55AD"/>
    <w:rsid w:val="008C56D3"/>
    <w:rsid w:val="008C5C70"/>
    <w:rsid w:val="008C5CD5"/>
    <w:rsid w:val="008C5FED"/>
    <w:rsid w:val="008C630F"/>
    <w:rsid w:val="008C6799"/>
    <w:rsid w:val="008C68C0"/>
    <w:rsid w:val="008C6902"/>
    <w:rsid w:val="008C6E82"/>
    <w:rsid w:val="008C77E0"/>
    <w:rsid w:val="008C7A74"/>
    <w:rsid w:val="008C7B28"/>
    <w:rsid w:val="008C7DF8"/>
    <w:rsid w:val="008D028B"/>
    <w:rsid w:val="008D0D6E"/>
    <w:rsid w:val="008D1227"/>
    <w:rsid w:val="008D14E4"/>
    <w:rsid w:val="008D1740"/>
    <w:rsid w:val="008D18A4"/>
    <w:rsid w:val="008D1BC9"/>
    <w:rsid w:val="008D1E31"/>
    <w:rsid w:val="008D1EC4"/>
    <w:rsid w:val="008D2FDB"/>
    <w:rsid w:val="008D3236"/>
    <w:rsid w:val="008D429E"/>
    <w:rsid w:val="008D46E3"/>
    <w:rsid w:val="008D4940"/>
    <w:rsid w:val="008D4A95"/>
    <w:rsid w:val="008D5329"/>
    <w:rsid w:val="008D550B"/>
    <w:rsid w:val="008D5C27"/>
    <w:rsid w:val="008D5ED9"/>
    <w:rsid w:val="008D633E"/>
    <w:rsid w:val="008D6386"/>
    <w:rsid w:val="008D6C27"/>
    <w:rsid w:val="008D6E3B"/>
    <w:rsid w:val="008D6E9F"/>
    <w:rsid w:val="008D72A9"/>
    <w:rsid w:val="008D7DEB"/>
    <w:rsid w:val="008D7EA0"/>
    <w:rsid w:val="008E08AF"/>
    <w:rsid w:val="008E0E38"/>
    <w:rsid w:val="008E0F13"/>
    <w:rsid w:val="008E10BE"/>
    <w:rsid w:val="008E15C2"/>
    <w:rsid w:val="008E1D03"/>
    <w:rsid w:val="008E26B2"/>
    <w:rsid w:val="008E2D34"/>
    <w:rsid w:val="008E2DFA"/>
    <w:rsid w:val="008E345C"/>
    <w:rsid w:val="008E367C"/>
    <w:rsid w:val="008E389C"/>
    <w:rsid w:val="008E39B8"/>
    <w:rsid w:val="008E3CF2"/>
    <w:rsid w:val="008E3D98"/>
    <w:rsid w:val="008E40BC"/>
    <w:rsid w:val="008E4356"/>
    <w:rsid w:val="008E468D"/>
    <w:rsid w:val="008E4831"/>
    <w:rsid w:val="008E4A1B"/>
    <w:rsid w:val="008E4A40"/>
    <w:rsid w:val="008E4DDA"/>
    <w:rsid w:val="008E7297"/>
    <w:rsid w:val="008E73AE"/>
    <w:rsid w:val="008E7627"/>
    <w:rsid w:val="008E7698"/>
    <w:rsid w:val="008E7A5A"/>
    <w:rsid w:val="008E7B98"/>
    <w:rsid w:val="008E7E84"/>
    <w:rsid w:val="008F02B1"/>
    <w:rsid w:val="008F0BAB"/>
    <w:rsid w:val="008F2617"/>
    <w:rsid w:val="008F26BB"/>
    <w:rsid w:val="008F331D"/>
    <w:rsid w:val="008F3A9D"/>
    <w:rsid w:val="008F3FF2"/>
    <w:rsid w:val="008F4AED"/>
    <w:rsid w:val="008F4F24"/>
    <w:rsid w:val="008F52D9"/>
    <w:rsid w:val="008F574E"/>
    <w:rsid w:val="008F59E0"/>
    <w:rsid w:val="008F5E1C"/>
    <w:rsid w:val="008F636D"/>
    <w:rsid w:val="008F6420"/>
    <w:rsid w:val="008F65EF"/>
    <w:rsid w:val="008F6A01"/>
    <w:rsid w:val="008F6A84"/>
    <w:rsid w:val="008F6C4B"/>
    <w:rsid w:val="008F73F3"/>
    <w:rsid w:val="008F760A"/>
    <w:rsid w:val="00900635"/>
    <w:rsid w:val="00900E3F"/>
    <w:rsid w:val="00901717"/>
    <w:rsid w:val="0090181A"/>
    <w:rsid w:val="00901B59"/>
    <w:rsid w:val="00901C66"/>
    <w:rsid w:val="0090291A"/>
    <w:rsid w:val="00902938"/>
    <w:rsid w:val="00903274"/>
    <w:rsid w:val="0090353C"/>
    <w:rsid w:val="009037D0"/>
    <w:rsid w:val="009038BE"/>
    <w:rsid w:val="009038F0"/>
    <w:rsid w:val="00903B4E"/>
    <w:rsid w:val="00903F3F"/>
    <w:rsid w:val="00903FFD"/>
    <w:rsid w:val="00904293"/>
    <w:rsid w:val="00904744"/>
    <w:rsid w:val="009049D5"/>
    <w:rsid w:val="00905060"/>
    <w:rsid w:val="00905705"/>
    <w:rsid w:val="00905FB3"/>
    <w:rsid w:val="00906330"/>
    <w:rsid w:val="00907067"/>
    <w:rsid w:val="0090728D"/>
    <w:rsid w:val="00907318"/>
    <w:rsid w:val="00907AA8"/>
    <w:rsid w:val="00907BC0"/>
    <w:rsid w:val="00907C81"/>
    <w:rsid w:val="00910148"/>
    <w:rsid w:val="009104E5"/>
    <w:rsid w:val="0091081C"/>
    <w:rsid w:val="009109DD"/>
    <w:rsid w:val="00910BCD"/>
    <w:rsid w:val="0091101F"/>
    <w:rsid w:val="009114A9"/>
    <w:rsid w:val="00911AB3"/>
    <w:rsid w:val="00911CAF"/>
    <w:rsid w:val="00911F90"/>
    <w:rsid w:val="00913064"/>
    <w:rsid w:val="009134B0"/>
    <w:rsid w:val="0091351F"/>
    <w:rsid w:val="00913564"/>
    <w:rsid w:val="00913B01"/>
    <w:rsid w:val="00913E4D"/>
    <w:rsid w:val="009145CF"/>
    <w:rsid w:val="009146E8"/>
    <w:rsid w:val="00914DF5"/>
    <w:rsid w:val="00914EAE"/>
    <w:rsid w:val="00915229"/>
    <w:rsid w:val="00915830"/>
    <w:rsid w:val="00915FDE"/>
    <w:rsid w:val="009164CE"/>
    <w:rsid w:val="0091685F"/>
    <w:rsid w:val="009168A7"/>
    <w:rsid w:val="00916A80"/>
    <w:rsid w:val="00916F54"/>
    <w:rsid w:val="009175FB"/>
    <w:rsid w:val="00917BDC"/>
    <w:rsid w:val="00917DD2"/>
    <w:rsid w:val="00921125"/>
    <w:rsid w:val="00921492"/>
    <w:rsid w:val="00921BFF"/>
    <w:rsid w:val="009222E6"/>
    <w:rsid w:val="009227EF"/>
    <w:rsid w:val="00922A44"/>
    <w:rsid w:val="00922B0C"/>
    <w:rsid w:val="00922EF7"/>
    <w:rsid w:val="0092322D"/>
    <w:rsid w:val="009235D2"/>
    <w:rsid w:val="009238D0"/>
    <w:rsid w:val="00923B30"/>
    <w:rsid w:val="00923BAA"/>
    <w:rsid w:val="00923FE2"/>
    <w:rsid w:val="00924150"/>
    <w:rsid w:val="009242EF"/>
    <w:rsid w:val="00924B12"/>
    <w:rsid w:val="009254B2"/>
    <w:rsid w:val="009260AC"/>
    <w:rsid w:val="009268B4"/>
    <w:rsid w:val="00926C82"/>
    <w:rsid w:val="0092701F"/>
    <w:rsid w:val="0092715C"/>
    <w:rsid w:val="009271F7"/>
    <w:rsid w:val="00927221"/>
    <w:rsid w:val="00927B2B"/>
    <w:rsid w:val="00927C9B"/>
    <w:rsid w:val="00930070"/>
    <w:rsid w:val="0093081A"/>
    <w:rsid w:val="00930CEC"/>
    <w:rsid w:val="00930DDA"/>
    <w:rsid w:val="009312A3"/>
    <w:rsid w:val="0093167B"/>
    <w:rsid w:val="00931F08"/>
    <w:rsid w:val="0093378D"/>
    <w:rsid w:val="009338C2"/>
    <w:rsid w:val="00933E0A"/>
    <w:rsid w:val="00933E95"/>
    <w:rsid w:val="0093433A"/>
    <w:rsid w:val="00934736"/>
    <w:rsid w:val="00934FE9"/>
    <w:rsid w:val="009354D0"/>
    <w:rsid w:val="00935D9F"/>
    <w:rsid w:val="00935F37"/>
    <w:rsid w:val="00936EBE"/>
    <w:rsid w:val="00937505"/>
    <w:rsid w:val="009376DC"/>
    <w:rsid w:val="00937E4B"/>
    <w:rsid w:val="00937EF2"/>
    <w:rsid w:val="0094013E"/>
    <w:rsid w:val="009403CD"/>
    <w:rsid w:val="0094050E"/>
    <w:rsid w:val="0094081A"/>
    <w:rsid w:val="00940A38"/>
    <w:rsid w:val="00940DBA"/>
    <w:rsid w:val="00941FBD"/>
    <w:rsid w:val="00942346"/>
    <w:rsid w:val="00942F85"/>
    <w:rsid w:val="00943082"/>
    <w:rsid w:val="0094363B"/>
    <w:rsid w:val="00945216"/>
    <w:rsid w:val="0094532D"/>
    <w:rsid w:val="00945369"/>
    <w:rsid w:val="00945A0F"/>
    <w:rsid w:val="00945AED"/>
    <w:rsid w:val="0094614C"/>
    <w:rsid w:val="00946254"/>
    <w:rsid w:val="00946397"/>
    <w:rsid w:val="00946782"/>
    <w:rsid w:val="00946836"/>
    <w:rsid w:val="0094683B"/>
    <w:rsid w:val="00946E04"/>
    <w:rsid w:val="009471C6"/>
    <w:rsid w:val="00947449"/>
    <w:rsid w:val="00947A26"/>
    <w:rsid w:val="009508B8"/>
    <w:rsid w:val="00951163"/>
    <w:rsid w:val="009511DE"/>
    <w:rsid w:val="009515BA"/>
    <w:rsid w:val="0095197E"/>
    <w:rsid w:val="00951C40"/>
    <w:rsid w:val="00952504"/>
    <w:rsid w:val="00952A87"/>
    <w:rsid w:val="00952E7B"/>
    <w:rsid w:val="00953345"/>
    <w:rsid w:val="00953768"/>
    <w:rsid w:val="00953809"/>
    <w:rsid w:val="00954128"/>
    <w:rsid w:val="00954938"/>
    <w:rsid w:val="00954DB4"/>
    <w:rsid w:val="00954E77"/>
    <w:rsid w:val="00954FEA"/>
    <w:rsid w:val="00955D08"/>
    <w:rsid w:val="00955D5C"/>
    <w:rsid w:val="00955DF1"/>
    <w:rsid w:val="00956197"/>
    <w:rsid w:val="00956340"/>
    <w:rsid w:val="00956946"/>
    <w:rsid w:val="00956EC8"/>
    <w:rsid w:val="00957BCE"/>
    <w:rsid w:val="00960275"/>
    <w:rsid w:val="009602D6"/>
    <w:rsid w:val="00960386"/>
    <w:rsid w:val="00960531"/>
    <w:rsid w:val="0096073B"/>
    <w:rsid w:val="00961041"/>
    <w:rsid w:val="00961249"/>
    <w:rsid w:val="0096184A"/>
    <w:rsid w:val="00961E82"/>
    <w:rsid w:val="00962010"/>
    <w:rsid w:val="009623ED"/>
    <w:rsid w:val="00962538"/>
    <w:rsid w:val="00962937"/>
    <w:rsid w:val="00962C28"/>
    <w:rsid w:val="00962FF4"/>
    <w:rsid w:val="009633E6"/>
    <w:rsid w:val="00963784"/>
    <w:rsid w:val="00963B8E"/>
    <w:rsid w:val="00963B9C"/>
    <w:rsid w:val="00963C7D"/>
    <w:rsid w:val="00964553"/>
    <w:rsid w:val="009658B4"/>
    <w:rsid w:val="00965A07"/>
    <w:rsid w:val="00965D5C"/>
    <w:rsid w:val="00966629"/>
    <w:rsid w:val="00966883"/>
    <w:rsid w:val="00967435"/>
    <w:rsid w:val="00967643"/>
    <w:rsid w:val="00967B1B"/>
    <w:rsid w:val="00967D8A"/>
    <w:rsid w:val="00970F65"/>
    <w:rsid w:val="00970F8B"/>
    <w:rsid w:val="00971110"/>
    <w:rsid w:val="009713CD"/>
    <w:rsid w:val="00971969"/>
    <w:rsid w:val="00971ACF"/>
    <w:rsid w:val="009727B0"/>
    <w:rsid w:val="00972EA7"/>
    <w:rsid w:val="00973F70"/>
    <w:rsid w:val="00974357"/>
    <w:rsid w:val="009757AA"/>
    <w:rsid w:val="009766CB"/>
    <w:rsid w:val="0097721A"/>
    <w:rsid w:val="00977505"/>
    <w:rsid w:val="00977516"/>
    <w:rsid w:val="0097767E"/>
    <w:rsid w:val="009779E6"/>
    <w:rsid w:val="00977E98"/>
    <w:rsid w:val="0098026C"/>
    <w:rsid w:val="00980FF9"/>
    <w:rsid w:val="00981044"/>
    <w:rsid w:val="009814F9"/>
    <w:rsid w:val="00981706"/>
    <w:rsid w:val="00981E7B"/>
    <w:rsid w:val="00982334"/>
    <w:rsid w:val="0098279F"/>
    <w:rsid w:val="00982A42"/>
    <w:rsid w:val="00983DCD"/>
    <w:rsid w:val="0098450A"/>
    <w:rsid w:val="0098475D"/>
    <w:rsid w:val="00984D92"/>
    <w:rsid w:val="009857EB"/>
    <w:rsid w:val="0098629F"/>
    <w:rsid w:val="00986B5F"/>
    <w:rsid w:val="00986E28"/>
    <w:rsid w:val="00987CF6"/>
    <w:rsid w:val="009901D1"/>
    <w:rsid w:val="0099031F"/>
    <w:rsid w:val="009905E7"/>
    <w:rsid w:val="00990808"/>
    <w:rsid w:val="00990F33"/>
    <w:rsid w:val="00991538"/>
    <w:rsid w:val="009917F7"/>
    <w:rsid w:val="00991D93"/>
    <w:rsid w:val="00991EB3"/>
    <w:rsid w:val="00993359"/>
    <w:rsid w:val="009933D0"/>
    <w:rsid w:val="00993761"/>
    <w:rsid w:val="00993930"/>
    <w:rsid w:val="00993D59"/>
    <w:rsid w:val="009942D9"/>
    <w:rsid w:val="009948CE"/>
    <w:rsid w:val="00994CD6"/>
    <w:rsid w:val="00994E42"/>
    <w:rsid w:val="00994FB1"/>
    <w:rsid w:val="009953BE"/>
    <w:rsid w:val="009957B4"/>
    <w:rsid w:val="00995A48"/>
    <w:rsid w:val="00995E03"/>
    <w:rsid w:val="0099622F"/>
    <w:rsid w:val="00997025"/>
    <w:rsid w:val="009975AC"/>
    <w:rsid w:val="009979CB"/>
    <w:rsid w:val="00997CBA"/>
    <w:rsid w:val="009A02BA"/>
    <w:rsid w:val="009A043F"/>
    <w:rsid w:val="009A0A5F"/>
    <w:rsid w:val="009A0D95"/>
    <w:rsid w:val="009A1009"/>
    <w:rsid w:val="009A1BFB"/>
    <w:rsid w:val="009A1E65"/>
    <w:rsid w:val="009A1EED"/>
    <w:rsid w:val="009A270E"/>
    <w:rsid w:val="009A2A13"/>
    <w:rsid w:val="009A3EF9"/>
    <w:rsid w:val="009A3F37"/>
    <w:rsid w:val="009A4357"/>
    <w:rsid w:val="009A44F3"/>
    <w:rsid w:val="009A4A3D"/>
    <w:rsid w:val="009A4AD1"/>
    <w:rsid w:val="009A4B78"/>
    <w:rsid w:val="009A4BD8"/>
    <w:rsid w:val="009A4BDF"/>
    <w:rsid w:val="009A4E4D"/>
    <w:rsid w:val="009A4F9B"/>
    <w:rsid w:val="009A5045"/>
    <w:rsid w:val="009A5B1A"/>
    <w:rsid w:val="009A5C18"/>
    <w:rsid w:val="009A5D08"/>
    <w:rsid w:val="009A62CB"/>
    <w:rsid w:val="009A62DB"/>
    <w:rsid w:val="009A685E"/>
    <w:rsid w:val="009A75EF"/>
    <w:rsid w:val="009A75F2"/>
    <w:rsid w:val="009A7E08"/>
    <w:rsid w:val="009A7E20"/>
    <w:rsid w:val="009B00A2"/>
    <w:rsid w:val="009B06D2"/>
    <w:rsid w:val="009B086E"/>
    <w:rsid w:val="009B0CCB"/>
    <w:rsid w:val="009B2081"/>
    <w:rsid w:val="009B2574"/>
    <w:rsid w:val="009B2C77"/>
    <w:rsid w:val="009B2CC5"/>
    <w:rsid w:val="009B3215"/>
    <w:rsid w:val="009B33B3"/>
    <w:rsid w:val="009B3865"/>
    <w:rsid w:val="009B3C56"/>
    <w:rsid w:val="009B40CD"/>
    <w:rsid w:val="009B42DB"/>
    <w:rsid w:val="009B434D"/>
    <w:rsid w:val="009B4EA8"/>
    <w:rsid w:val="009B54AE"/>
    <w:rsid w:val="009B5584"/>
    <w:rsid w:val="009B6422"/>
    <w:rsid w:val="009B683E"/>
    <w:rsid w:val="009B6860"/>
    <w:rsid w:val="009B6F3E"/>
    <w:rsid w:val="009B7363"/>
    <w:rsid w:val="009B7772"/>
    <w:rsid w:val="009B7B47"/>
    <w:rsid w:val="009B7DDE"/>
    <w:rsid w:val="009B7E13"/>
    <w:rsid w:val="009C00D8"/>
    <w:rsid w:val="009C06F2"/>
    <w:rsid w:val="009C0AB7"/>
    <w:rsid w:val="009C0CAA"/>
    <w:rsid w:val="009C0E90"/>
    <w:rsid w:val="009C0F67"/>
    <w:rsid w:val="009C1060"/>
    <w:rsid w:val="009C10A8"/>
    <w:rsid w:val="009C11AE"/>
    <w:rsid w:val="009C1356"/>
    <w:rsid w:val="009C14E0"/>
    <w:rsid w:val="009C1A10"/>
    <w:rsid w:val="009C1B70"/>
    <w:rsid w:val="009C1F9C"/>
    <w:rsid w:val="009C2DBD"/>
    <w:rsid w:val="009C2F2A"/>
    <w:rsid w:val="009C36C0"/>
    <w:rsid w:val="009C3B4A"/>
    <w:rsid w:val="009C3D9E"/>
    <w:rsid w:val="009C43A7"/>
    <w:rsid w:val="009C4827"/>
    <w:rsid w:val="009C4B9A"/>
    <w:rsid w:val="009C574B"/>
    <w:rsid w:val="009C5C92"/>
    <w:rsid w:val="009C5E8B"/>
    <w:rsid w:val="009C63C8"/>
    <w:rsid w:val="009C6531"/>
    <w:rsid w:val="009C6A92"/>
    <w:rsid w:val="009C709B"/>
    <w:rsid w:val="009C71AD"/>
    <w:rsid w:val="009C752E"/>
    <w:rsid w:val="009C7557"/>
    <w:rsid w:val="009C7A3A"/>
    <w:rsid w:val="009C7EA8"/>
    <w:rsid w:val="009D0056"/>
    <w:rsid w:val="009D095B"/>
    <w:rsid w:val="009D0CBA"/>
    <w:rsid w:val="009D0EB4"/>
    <w:rsid w:val="009D1C9B"/>
    <w:rsid w:val="009D210B"/>
    <w:rsid w:val="009D2278"/>
    <w:rsid w:val="009D2425"/>
    <w:rsid w:val="009D244E"/>
    <w:rsid w:val="009D25A3"/>
    <w:rsid w:val="009D296D"/>
    <w:rsid w:val="009D3030"/>
    <w:rsid w:val="009D3556"/>
    <w:rsid w:val="009D3A14"/>
    <w:rsid w:val="009D4103"/>
    <w:rsid w:val="009D4E4E"/>
    <w:rsid w:val="009D50B2"/>
    <w:rsid w:val="009D5A01"/>
    <w:rsid w:val="009D64F4"/>
    <w:rsid w:val="009D6542"/>
    <w:rsid w:val="009D6704"/>
    <w:rsid w:val="009D6FB6"/>
    <w:rsid w:val="009D75B1"/>
    <w:rsid w:val="009D77C1"/>
    <w:rsid w:val="009D7FDB"/>
    <w:rsid w:val="009E0856"/>
    <w:rsid w:val="009E1E77"/>
    <w:rsid w:val="009E1EC2"/>
    <w:rsid w:val="009E21C0"/>
    <w:rsid w:val="009E2337"/>
    <w:rsid w:val="009E2A36"/>
    <w:rsid w:val="009E2DB0"/>
    <w:rsid w:val="009E2DF7"/>
    <w:rsid w:val="009E3253"/>
    <w:rsid w:val="009E3377"/>
    <w:rsid w:val="009E3545"/>
    <w:rsid w:val="009E3E5B"/>
    <w:rsid w:val="009E3EC5"/>
    <w:rsid w:val="009E4B23"/>
    <w:rsid w:val="009E4BAC"/>
    <w:rsid w:val="009E5401"/>
    <w:rsid w:val="009E6069"/>
    <w:rsid w:val="009E6360"/>
    <w:rsid w:val="009E66E4"/>
    <w:rsid w:val="009E66E7"/>
    <w:rsid w:val="009E6976"/>
    <w:rsid w:val="009E6A63"/>
    <w:rsid w:val="009E7313"/>
    <w:rsid w:val="009E736B"/>
    <w:rsid w:val="009E7587"/>
    <w:rsid w:val="009E7687"/>
    <w:rsid w:val="009E7794"/>
    <w:rsid w:val="009E7F7B"/>
    <w:rsid w:val="009F0201"/>
    <w:rsid w:val="009F0264"/>
    <w:rsid w:val="009F0739"/>
    <w:rsid w:val="009F0A75"/>
    <w:rsid w:val="009F0C58"/>
    <w:rsid w:val="009F0C83"/>
    <w:rsid w:val="009F0D10"/>
    <w:rsid w:val="009F0F3E"/>
    <w:rsid w:val="009F1270"/>
    <w:rsid w:val="009F158D"/>
    <w:rsid w:val="009F18C5"/>
    <w:rsid w:val="009F1AD8"/>
    <w:rsid w:val="009F1B5B"/>
    <w:rsid w:val="009F1EB1"/>
    <w:rsid w:val="009F1FDD"/>
    <w:rsid w:val="009F2091"/>
    <w:rsid w:val="009F23D4"/>
    <w:rsid w:val="009F29B4"/>
    <w:rsid w:val="009F2AD8"/>
    <w:rsid w:val="009F397F"/>
    <w:rsid w:val="009F40C0"/>
    <w:rsid w:val="009F416F"/>
    <w:rsid w:val="009F45AF"/>
    <w:rsid w:val="009F4A4E"/>
    <w:rsid w:val="009F4F43"/>
    <w:rsid w:val="009F4FC3"/>
    <w:rsid w:val="009F529D"/>
    <w:rsid w:val="009F5405"/>
    <w:rsid w:val="009F5748"/>
    <w:rsid w:val="009F5BC5"/>
    <w:rsid w:val="009F5ED0"/>
    <w:rsid w:val="009F62AB"/>
    <w:rsid w:val="009F6519"/>
    <w:rsid w:val="009F6867"/>
    <w:rsid w:val="009F6922"/>
    <w:rsid w:val="009F6995"/>
    <w:rsid w:val="009F6D77"/>
    <w:rsid w:val="00A00305"/>
    <w:rsid w:val="00A00325"/>
    <w:rsid w:val="00A0057A"/>
    <w:rsid w:val="00A00B3F"/>
    <w:rsid w:val="00A00EED"/>
    <w:rsid w:val="00A01612"/>
    <w:rsid w:val="00A01C45"/>
    <w:rsid w:val="00A022ED"/>
    <w:rsid w:val="00A02B89"/>
    <w:rsid w:val="00A02E0D"/>
    <w:rsid w:val="00A03333"/>
    <w:rsid w:val="00A03482"/>
    <w:rsid w:val="00A03552"/>
    <w:rsid w:val="00A03870"/>
    <w:rsid w:val="00A03C0E"/>
    <w:rsid w:val="00A03E25"/>
    <w:rsid w:val="00A03E54"/>
    <w:rsid w:val="00A04968"/>
    <w:rsid w:val="00A059FB"/>
    <w:rsid w:val="00A0609B"/>
    <w:rsid w:val="00A06142"/>
    <w:rsid w:val="00A06472"/>
    <w:rsid w:val="00A06DBC"/>
    <w:rsid w:val="00A07498"/>
    <w:rsid w:val="00A103C0"/>
    <w:rsid w:val="00A107A0"/>
    <w:rsid w:val="00A10D43"/>
    <w:rsid w:val="00A115C3"/>
    <w:rsid w:val="00A116F7"/>
    <w:rsid w:val="00A1176A"/>
    <w:rsid w:val="00A11B4F"/>
    <w:rsid w:val="00A121EE"/>
    <w:rsid w:val="00A12237"/>
    <w:rsid w:val="00A126F8"/>
    <w:rsid w:val="00A12A52"/>
    <w:rsid w:val="00A130B8"/>
    <w:rsid w:val="00A130BE"/>
    <w:rsid w:val="00A13968"/>
    <w:rsid w:val="00A13B69"/>
    <w:rsid w:val="00A141AC"/>
    <w:rsid w:val="00A142B7"/>
    <w:rsid w:val="00A159CD"/>
    <w:rsid w:val="00A1659E"/>
    <w:rsid w:val="00A169F3"/>
    <w:rsid w:val="00A16BE4"/>
    <w:rsid w:val="00A16FD5"/>
    <w:rsid w:val="00A17194"/>
    <w:rsid w:val="00A17642"/>
    <w:rsid w:val="00A178A1"/>
    <w:rsid w:val="00A17E4E"/>
    <w:rsid w:val="00A201E0"/>
    <w:rsid w:val="00A20D23"/>
    <w:rsid w:val="00A20DD2"/>
    <w:rsid w:val="00A20FE5"/>
    <w:rsid w:val="00A2109E"/>
    <w:rsid w:val="00A21A6F"/>
    <w:rsid w:val="00A21DB8"/>
    <w:rsid w:val="00A223F8"/>
    <w:rsid w:val="00A2277D"/>
    <w:rsid w:val="00A23023"/>
    <w:rsid w:val="00A232DB"/>
    <w:rsid w:val="00A241F9"/>
    <w:rsid w:val="00A24714"/>
    <w:rsid w:val="00A24876"/>
    <w:rsid w:val="00A24995"/>
    <w:rsid w:val="00A24A45"/>
    <w:rsid w:val="00A24BF0"/>
    <w:rsid w:val="00A24FD2"/>
    <w:rsid w:val="00A252EF"/>
    <w:rsid w:val="00A25A24"/>
    <w:rsid w:val="00A25B64"/>
    <w:rsid w:val="00A26069"/>
    <w:rsid w:val="00A260BE"/>
    <w:rsid w:val="00A261E3"/>
    <w:rsid w:val="00A2641E"/>
    <w:rsid w:val="00A26862"/>
    <w:rsid w:val="00A26CAF"/>
    <w:rsid w:val="00A27312"/>
    <w:rsid w:val="00A273CF"/>
    <w:rsid w:val="00A276BB"/>
    <w:rsid w:val="00A277A0"/>
    <w:rsid w:val="00A303E9"/>
    <w:rsid w:val="00A3043C"/>
    <w:rsid w:val="00A30588"/>
    <w:rsid w:val="00A30E82"/>
    <w:rsid w:val="00A30EC2"/>
    <w:rsid w:val="00A314BA"/>
    <w:rsid w:val="00A31A12"/>
    <w:rsid w:val="00A321D1"/>
    <w:rsid w:val="00A32D00"/>
    <w:rsid w:val="00A32DDD"/>
    <w:rsid w:val="00A32E82"/>
    <w:rsid w:val="00A33471"/>
    <w:rsid w:val="00A339A4"/>
    <w:rsid w:val="00A33AE6"/>
    <w:rsid w:val="00A344C6"/>
    <w:rsid w:val="00A34E4C"/>
    <w:rsid w:val="00A35086"/>
    <w:rsid w:val="00A351A6"/>
    <w:rsid w:val="00A352E0"/>
    <w:rsid w:val="00A35397"/>
    <w:rsid w:val="00A353D4"/>
    <w:rsid w:val="00A367D1"/>
    <w:rsid w:val="00A36B2C"/>
    <w:rsid w:val="00A36E9B"/>
    <w:rsid w:val="00A37046"/>
    <w:rsid w:val="00A37089"/>
    <w:rsid w:val="00A376F1"/>
    <w:rsid w:val="00A37D69"/>
    <w:rsid w:val="00A40488"/>
    <w:rsid w:val="00A40574"/>
    <w:rsid w:val="00A40828"/>
    <w:rsid w:val="00A40A40"/>
    <w:rsid w:val="00A40F17"/>
    <w:rsid w:val="00A40F61"/>
    <w:rsid w:val="00A410C0"/>
    <w:rsid w:val="00A4111D"/>
    <w:rsid w:val="00A418B6"/>
    <w:rsid w:val="00A419AD"/>
    <w:rsid w:val="00A421BC"/>
    <w:rsid w:val="00A42200"/>
    <w:rsid w:val="00A423B5"/>
    <w:rsid w:val="00A424E5"/>
    <w:rsid w:val="00A42C4B"/>
    <w:rsid w:val="00A431CD"/>
    <w:rsid w:val="00A434E9"/>
    <w:rsid w:val="00A43A73"/>
    <w:rsid w:val="00A43B11"/>
    <w:rsid w:val="00A43E27"/>
    <w:rsid w:val="00A44BC2"/>
    <w:rsid w:val="00A44C2D"/>
    <w:rsid w:val="00A452DD"/>
    <w:rsid w:val="00A45904"/>
    <w:rsid w:val="00A460BB"/>
    <w:rsid w:val="00A47737"/>
    <w:rsid w:val="00A47F07"/>
    <w:rsid w:val="00A47F1E"/>
    <w:rsid w:val="00A5055A"/>
    <w:rsid w:val="00A5065E"/>
    <w:rsid w:val="00A50A6D"/>
    <w:rsid w:val="00A5131B"/>
    <w:rsid w:val="00A51505"/>
    <w:rsid w:val="00A5173A"/>
    <w:rsid w:val="00A51BBD"/>
    <w:rsid w:val="00A51BCB"/>
    <w:rsid w:val="00A520CB"/>
    <w:rsid w:val="00A5301F"/>
    <w:rsid w:val="00A5312A"/>
    <w:rsid w:val="00A531AA"/>
    <w:rsid w:val="00A531F6"/>
    <w:rsid w:val="00A53458"/>
    <w:rsid w:val="00A54068"/>
    <w:rsid w:val="00A540C6"/>
    <w:rsid w:val="00A5435D"/>
    <w:rsid w:val="00A54418"/>
    <w:rsid w:val="00A546A0"/>
    <w:rsid w:val="00A54769"/>
    <w:rsid w:val="00A549F1"/>
    <w:rsid w:val="00A54E62"/>
    <w:rsid w:val="00A54F6B"/>
    <w:rsid w:val="00A54FB6"/>
    <w:rsid w:val="00A551A4"/>
    <w:rsid w:val="00A5558E"/>
    <w:rsid w:val="00A55C0B"/>
    <w:rsid w:val="00A55F7D"/>
    <w:rsid w:val="00A56218"/>
    <w:rsid w:val="00A5674E"/>
    <w:rsid w:val="00A570F8"/>
    <w:rsid w:val="00A5792A"/>
    <w:rsid w:val="00A57D43"/>
    <w:rsid w:val="00A57E19"/>
    <w:rsid w:val="00A57E6F"/>
    <w:rsid w:val="00A60850"/>
    <w:rsid w:val="00A608C9"/>
    <w:rsid w:val="00A60AB2"/>
    <w:rsid w:val="00A60DE2"/>
    <w:rsid w:val="00A60F6E"/>
    <w:rsid w:val="00A60FD1"/>
    <w:rsid w:val="00A61146"/>
    <w:rsid w:val="00A61AC1"/>
    <w:rsid w:val="00A61D9E"/>
    <w:rsid w:val="00A61D9F"/>
    <w:rsid w:val="00A62AE4"/>
    <w:rsid w:val="00A62DC5"/>
    <w:rsid w:val="00A63223"/>
    <w:rsid w:val="00A63779"/>
    <w:rsid w:val="00A638D8"/>
    <w:rsid w:val="00A63F9D"/>
    <w:rsid w:val="00A64122"/>
    <w:rsid w:val="00A646D8"/>
    <w:rsid w:val="00A64793"/>
    <w:rsid w:val="00A64A20"/>
    <w:rsid w:val="00A65F27"/>
    <w:rsid w:val="00A66B82"/>
    <w:rsid w:val="00A66C41"/>
    <w:rsid w:val="00A66C7A"/>
    <w:rsid w:val="00A66DA3"/>
    <w:rsid w:val="00A66FCA"/>
    <w:rsid w:val="00A67DA6"/>
    <w:rsid w:val="00A67DB3"/>
    <w:rsid w:val="00A70017"/>
    <w:rsid w:val="00A704F1"/>
    <w:rsid w:val="00A70849"/>
    <w:rsid w:val="00A708A4"/>
    <w:rsid w:val="00A710DA"/>
    <w:rsid w:val="00A710F8"/>
    <w:rsid w:val="00A7159C"/>
    <w:rsid w:val="00A727B2"/>
    <w:rsid w:val="00A72A18"/>
    <w:rsid w:val="00A72EF6"/>
    <w:rsid w:val="00A7339B"/>
    <w:rsid w:val="00A7355E"/>
    <w:rsid w:val="00A73673"/>
    <w:rsid w:val="00A73AC7"/>
    <w:rsid w:val="00A7470F"/>
    <w:rsid w:val="00A74C15"/>
    <w:rsid w:val="00A74CBE"/>
    <w:rsid w:val="00A74CC9"/>
    <w:rsid w:val="00A75297"/>
    <w:rsid w:val="00A75503"/>
    <w:rsid w:val="00A75711"/>
    <w:rsid w:val="00A7630B"/>
    <w:rsid w:val="00A76455"/>
    <w:rsid w:val="00A76E08"/>
    <w:rsid w:val="00A7704D"/>
    <w:rsid w:val="00A7755A"/>
    <w:rsid w:val="00A77657"/>
    <w:rsid w:val="00A80190"/>
    <w:rsid w:val="00A804A6"/>
    <w:rsid w:val="00A804B7"/>
    <w:rsid w:val="00A808DD"/>
    <w:rsid w:val="00A81361"/>
    <w:rsid w:val="00A81B67"/>
    <w:rsid w:val="00A82334"/>
    <w:rsid w:val="00A8256A"/>
    <w:rsid w:val="00A82A25"/>
    <w:rsid w:val="00A82A9F"/>
    <w:rsid w:val="00A82CFE"/>
    <w:rsid w:val="00A83021"/>
    <w:rsid w:val="00A83497"/>
    <w:rsid w:val="00A834B3"/>
    <w:rsid w:val="00A83850"/>
    <w:rsid w:val="00A83ADD"/>
    <w:rsid w:val="00A842E7"/>
    <w:rsid w:val="00A84895"/>
    <w:rsid w:val="00A85D10"/>
    <w:rsid w:val="00A85FE1"/>
    <w:rsid w:val="00A8604E"/>
    <w:rsid w:val="00A86380"/>
    <w:rsid w:val="00A86391"/>
    <w:rsid w:val="00A86421"/>
    <w:rsid w:val="00A86423"/>
    <w:rsid w:val="00A86499"/>
    <w:rsid w:val="00A86784"/>
    <w:rsid w:val="00A86B05"/>
    <w:rsid w:val="00A86CA9"/>
    <w:rsid w:val="00A86CE6"/>
    <w:rsid w:val="00A86FA7"/>
    <w:rsid w:val="00A8720F"/>
    <w:rsid w:val="00A876FB"/>
    <w:rsid w:val="00A87B69"/>
    <w:rsid w:val="00A904D6"/>
    <w:rsid w:val="00A9068A"/>
    <w:rsid w:val="00A91133"/>
    <w:rsid w:val="00A9113D"/>
    <w:rsid w:val="00A9144B"/>
    <w:rsid w:val="00A91694"/>
    <w:rsid w:val="00A916F9"/>
    <w:rsid w:val="00A9171F"/>
    <w:rsid w:val="00A917A6"/>
    <w:rsid w:val="00A91BF2"/>
    <w:rsid w:val="00A91F83"/>
    <w:rsid w:val="00A91F91"/>
    <w:rsid w:val="00A923B6"/>
    <w:rsid w:val="00A927F7"/>
    <w:rsid w:val="00A92F5F"/>
    <w:rsid w:val="00A93282"/>
    <w:rsid w:val="00A933E3"/>
    <w:rsid w:val="00A935FF"/>
    <w:rsid w:val="00A937FA"/>
    <w:rsid w:val="00A93AF0"/>
    <w:rsid w:val="00A93E21"/>
    <w:rsid w:val="00A947C5"/>
    <w:rsid w:val="00A94D92"/>
    <w:rsid w:val="00A94E66"/>
    <w:rsid w:val="00A951FF"/>
    <w:rsid w:val="00A957D4"/>
    <w:rsid w:val="00A9622A"/>
    <w:rsid w:val="00A96744"/>
    <w:rsid w:val="00A96945"/>
    <w:rsid w:val="00A970AD"/>
    <w:rsid w:val="00A9797D"/>
    <w:rsid w:val="00A97AA2"/>
    <w:rsid w:val="00A97BF1"/>
    <w:rsid w:val="00AA04AA"/>
    <w:rsid w:val="00AA08C3"/>
    <w:rsid w:val="00AA0C80"/>
    <w:rsid w:val="00AA20CF"/>
    <w:rsid w:val="00AA227D"/>
    <w:rsid w:val="00AA29CD"/>
    <w:rsid w:val="00AA2E32"/>
    <w:rsid w:val="00AA39DA"/>
    <w:rsid w:val="00AA3B3E"/>
    <w:rsid w:val="00AA40F9"/>
    <w:rsid w:val="00AA4145"/>
    <w:rsid w:val="00AA4212"/>
    <w:rsid w:val="00AA4D40"/>
    <w:rsid w:val="00AA54BA"/>
    <w:rsid w:val="00AA557A"/>
    <w:rsid w:val="00AA58A7"/>
    <w:rsid w:val="00AA5E64"/>
    <w:rsid w:val="00AA61F3"/>
    <w:rsid w:val="00AA65EC"/>
    <w:rsid w:val="00AA66A9"/>
    <w:rsid w:val="00AA67EF"/>
    <w:rsid w:val="00AA77D4"/>
    <w:rsid w:val="00AA7AF1"/>
    <w:rsid w:val="00AB081E"/>
    <w:rsid w:val="00AB0C5C"/>
    <w:rsid w:val="00AB200D"/>
    <w:rsid w:val="00AB2113"/>
    <w:rsid w:val="00AB248E"/>
    <w:rsid w:val="00AB280C"/>
    <w:rsid w:val="00AB2F5D"/>
    <w:rsid w:val="00AB350E"/>
    <w:rsid w:val="00AB38F2"/>
    <w:rsid w:val="00AB3C11"/>
    <w:rsid w:val="00AB3D90"/>
    <w:rsid w:val="00AB4711"/>
    <w:rsid w:val="00AB4FAA"/>
    <w:rsid w:val="00AB5447"/>
    <w:rsid w:val="00AB5552"/>
    <w:rsid w:val="00AB57D7"/>
    <w:rsid w:val="00AB63CB"/>
    <w:rsid w:val="00AB674A"/>
    <w:rsid w:val="00AB6ABE"/>
    <w:rsid w:val="00AB6C92"/>
    <w:rsid w:val="00AB732A"/>
    <w:rsid w:val="00AB79A2"/>
    <w:rsid w:val="00AC0315"/>
    <w:rsid w:val="00AC038B"/>
    <w:rsid w:val="00AC0B61"/>
    <w:rsid w:val="00AC0CB1"/>
    <w:rsid w:val="00AC0CCF"/>
    <w:rsid w:val="00AC0F32"/>
    <w:rsid w:val="00AC113A"/>
    <w:rsid w:val="00AC1387"/>
    <w:rsid w:val="00AC184A"/>
    <w:rsid w:val="00AC19F4"/>
    <w:rsid w:val="00AC1A0F"/>
    <w:rsid w:val="00AC1A37"/>
    <w:rsid w:val="00AC22DA"/>
    <w:rsid w:val="00AC27FF"/>
    <w:rsid w:val="00AC285E"/>
    <w:rsid w:val="00AC2941"/>
    <w:rsid w:val="00AC2FF8"/>
    <w:rsid w:val="00AC3913"/>
    <w:rsid w:val="00AC3A67"/>
    <w:rsid w:val="00AC3B96"/>
    <w:rsid w:val="00AC3C1B"/>
    <w:rsid w:val="00AC3DF4"/>
    <w:rsid w:val="00AC41EB"/>
    <w:rsid w:val="00AC4764"/>
    <w:rsid w:val="00AC4CCA"/>
    <w:rsid w:val="00AC4CEC"/>
    <w:rsid w:val="00AC505B"/>
    <w:rsid w:val="00AC514F"/>
    <w:rsid w:val="00AC5175"/>
    <w:rsid w:val="00AC51D5"/>
    <w:rsid w:val="00AC5225"/>
    <w:rsid w:val="00AC5B7E"/>
    <w:rsid w:val="00AC5DFB"/>
    <w:rsid w:val="00AC5F98"/>
    <w:rsid w:val="00AC65D8"/>
    <w:rsid w:val="00AC66A4"/>
    <w:rsid w:val="00AC71EF"/>
    <w:rsid w:val="00AC7A82"/>
    <w:rsid w:val="00AC7F42"/>
    <w:rsid w:val="00AD04F8"/>
    <w:rsid w:val="00AD0C7C"/>
    <w:rsid w:val="00AD1151"/>
    <w:rsid w:val="00AD152D"/>
    <w:rsid w:val="00AD1D49"/>
    <w:rsid w:val="00AD2AFE"/>
    <w:rsid w:val="00AD2C0A"/>
    <w:rsid w:val="00AD31E2"/>
    <w:rsid w:val="00AD323B"/>
    <w:rsid w:val="00AD3E93"/>
    <w:rsid w:val="00AD3F62"/>
    <w:rsid w:val="00AD421A"/>
    <w:rsid w:val="00AD427F"/>
    <w:rsid w:val="00AD46E7"/>
    <w:rsid w:val="00AD4DEC"/>
    <w:rsid w:val="00AD4E57"/>
    <w:rsid w:val="00AD5098"/>
    <w:rsid w:val="00AD535A"/>
    <w:rsid w:val="00AD5392"/>
    <w:rsid w:val="00AD560B"/>
    <w:rsid w:val="00AD5663"/>
    <w:rsid w:val="00AD58CF"/>
    <w:rsid w:val="00AD5960"/>
    <w:rsid w:val="00AD5A5D"/>
    <w:rsid w:val="00AD5A67"/>
    <w:rsid w:val="00AD5B6A"/>
    <w:rsid w:val="00AD601D"/>
    <w:rsid w:val="00AD63D6"/>
    <w:rsid w:val="00AD68F8"/>
    <w:rsid w:val="00AD6ACA"/>
    <w:rsid w:val="00AD6F61"/>
    <w:rsid w:val="00AD73F0"/>
    <w:rsid w:val="00AD7616"/>
    <w:rsid w:val="00AE004B"/>
    <w:rsid w:val="00AE021F"/>
    <w:rsid w:val="00AE0ED8"/>
    <w:rsid w:val="00AE0FC6"/>
    <w:rsid w:val="00AE16DC"/>
    <w:rsid w:val="00AE1F1E"/>
    <w:rsid w:val="00AE24B0"/>
    <w:rsid w:val="00AE250C"/>
    <w:rsid w:val="00AE253B"/>
    <w:rsid w:val="00AE2EDB"/>
    <w:rsid w:val="00AE3896"/>
    <w:rsid w:val="00AE3FB6"/>
    <w:rsid w:val="00AE408A"/>
    <w:rsid w:val="00AE4B0F"/>
    <w:rsid w:val="00AE4D73"/>
    <w:rsid w:val="00AE5E0D"/>
    <w:rsid w:val="00AE5F8B"/>
    <w:rsid w:val="00AE6329"/>
    <w:rsid w:val="00AE67B3"/>
    <w:rsid w:val="00AE6864"/>
    <w:rsid w:val="00AE687F"/>
    <w:rsid w:val="00AE6CBA"/>
    <w:rsid w:val="00AE7578"/>
    <w:rsid w:val="00AE75C3"/>
    <w:rsid w:val="00AE776C"/>
    <w:rsid w:val="00AE7B05"/>
    <w:rsid w:val="00AE7C94"/>
    <w:rsid w:val="00AE7DFF"/>
    <w:rsid w:val="00AF0655"/>
    <w:rsid w:val="00AF0886"/>
    <w:rsid w:val="00AF0C7C"/>
    <w:rsid w:val="00AF0F82"/>
    <w:rsid w:val="00AF106A"/>
    <w:rsid w:val="00AF1203"/>
    <w:rsid w:val="00AF1525"/>
    <w:rsid w:val="00AF17F5"/>
    <w:rsid w:val="00AF1936"/>
    <w:rsid w:val="00AF274C"/>
    <w:rsid w:val="00AF289B"/>
    <w:rsid w:val="00AF2B67"/>
    <w:rsid w:val="00AF2C86"/>
    <w:rsid w:val="00AF3E07"/>
    <w:rsid w:val="00AF3E57"/>
    <w:rsid w:val="00AF3F0F"/>
    <w:rsid w:val="00AF3F42"/>
    <w:rsid w:val="00AF3F87"/>
    <w:rsid w:val="00AF3FC6"/>
    <w:rsid w:val="00AF50A4"/>
    <w:rsid w:val="00AF54E7"/>
    <w:rsid w:val="00AF562C"/>
    <w:rsid w:val="00AF596A"/>
    <w:rsid w:val="00AF59FA"/>
    <w:rsid w:val="00AF5AFC"/>
    <w:rsid w:val="00AF624F"/>
    <w:rsid w:val="00AF6329"/>
    <w:rsid w:val="00AF6791"/>
    <w:rsid w:val="00AF69B6"/>
    <w:rsid w:val="00AF6A7E"/>
    <w:rsid w:val="00AF76E2"/>
    <w:rsid w:val="00AF7B0C"/>
    <w:rsid w:val="00AF7B9D"/>
    <w:rsid w:val="00B001A8"/>
    <w:rsid w:val="00B004B2"/>
    <w:rsid w:val="00B00719"/>
    <w:rsid w:val="00B0084A"/>
    <w:rsid w:val="00B00F90"/>
    <w:rsid w:val="00B0139C"/>
    <w:rsid w:val="00B01C30"/>
    <w:rsid w:val="00B01C49"/>
    <w:rsid w:val="00B0250B"/>
    <w:rsid w:val="00B02732"/>
    <w:rsid w:val="00B02AEA"/>
    <w:rsid w:val="00B02DBF"/>
    <w:rsid w:val="00B02F9D"/>
    <w:rsid w:val="00B03147"/>
    <w:rsid w:val="00B03472"/>
    <w:rsid w:val="00B036F1"/>
    <w:rsid w:val="00B03DAB"/>
    <w:rsid w:val="00B03F2C"/>
    <w:rsid w:val="00B04153"/>
    <w:rsid w:val="00B04F7C"/>
    <w:rsid w:val="00B050B6"/>
    <w:rsid w:val="00B05202"/>
    <w:rsid w:val="00B056C7"/>
    <w:rsid w:val="00B05781"/>
    <w:rsid w:val="00B05953"/>
    <w:rsid w:val="00B05CD9"/>
    <w:rsid w:val="00B05CFD"/>
    <w:rsid w:val="00B0604E"/>
    <w:rsid w:val="00B0621A"/>
    <w:rsid w:val="00B0664E"/>
    <w:rsid w:val="00B067AF"/>
    <w:rsid w:val="00B06ECB"/>
    <w:rsid w:val="00B06F75"/>
    <w:rsid w:val="00B0712C"/>
    <w:rsid w:val="00B0749D"/>
    <w:rsid w:val="00B07548"/>
    <w:rsid w:val="00B077B0"/>
    <w:rsid w:val="00B07873"/>
    <w:rsid w:val="00B07B77"/>
    <w:rsid w:val="00B07F4C"/>
    <w:rsid w:val="00B101A4"/>
    <w:rsid w:val="00B101AD"/>
    <w:rsid w:val="00B10C84"/>
    <w:rsid w:val="00B10D09"/>
    <w:rsid w:val="00B10DC4"/>
    <w:rsid w:val="00B10F15"/>
    <w:rsid w:val="00B111C1"/>
    <w:rsid w:val="00B1143D"/>
    <w:rsid w:val="00B1148D"/>
    <w:rsid w:val="00B114DF"/>
    <w:rsid w:val="00B11985"/>
    <w:rsid w:val="00B12247"/>
    <w:rsid w:val="00B12259"/>
    <w:rsid w:val="00B124BC"/>
    <w:rsid w:val="00B12ECD"/>
    <w:rsid w:val="00B12F6F"/>
    <w:rsid w:val="00B132A4"/>
    <w:rsid w:val="00B13DD3"/>
    <w:rsid w:val="00B144BD"/>
    <w:rsid w:val="00B14B08"/>
    <w:rsid w:val="00B14FCD"/>
    <w:rsid w:val="00B15305"/>
    <w:rsid w:val="00B155A9"/>
    <w:rsid w:val="00B15ACE"/>
    <w:rsid w:val="00B15E74"/>
    <w:rsid w:val="00B165D0"/>
    <w:rsid w:val="00B16BD9"/>
    <w:rsid w:val="00B1760E"/>
    <w:rsid w:val="00B17AA4"/>
    <w:rsid w:val="00B17FBF"/>
    <w:rsid w:val="00B2018B"/>
    <w:rsid w:val="00B201CE"/>
    <w:rsid w:val="00B203AB"/>
    <w:rsid w:val="00B20514"/>
    <w:rsid w:val="00B20A0E"/>
    <w:rsid w:val="00B20A22"/>
    <w:rsid w:val="00B20AAF"/>
    <w:rsid w:val="00B21292"/>
    <w:rsid w:val="00B21B78"/>
    <w:rsid w:val="00B22545"/>
    <w:rsid w:val="00B22B2C"/>
    <w:rsid w:val="00B230B0"/>
    <w:rsid w:val="00B2314F"/>
    <w:rsid w:val="00B23B81"/>
    <w:rsid w:val="00B23E68"/>
    <w:rsid w:val="00B23F83"/>
    <w:rsid w:val="00B23FFE"/>
    <w:rsid w:val="00B2471B"/>
    <w:rsid w:val="00B24C81"/>
    <w:rsid w:val="00B25A4E"/>
    <w:rsid w:val="00B25FF3"/>
    <w:rsid w:val="00B2609E"/>
    <w:rsid w:val="00B26B51"/>
    <w:rsid w:val="00B26C86"/>
    <w:rsid w:val="00B26DBA"/>
    <w:rsid w:val="00B26F86"/>
    <w:rsid w:val="00B26FA0"/>
    <w:rsid w:val="00B2725F"/>
    <w:rsid w:val="00B27303"/>
    <w:rsid w:val="00B278FD"/>
    <w:rsid w:val="00B27A49"/>
    <w:rsid w:val="00B27C11"/>
    <w:rsid w:val="00B3008D"/>
    <w:rsid w:val="00B303A4"/>
    <w:rsid w:val="00B303E1"/>
    <w:rsid w:val="00B304DE"/>
    <w:rsid w:val="00B30B7C"/>
    <w:rsid w:val="00B310ED"/>
    <w:rsid w:val="00B31639"/>
    <w:rsid w:val="00B31928"/>
    <w:rsid w:val="00B31EEE"/>
    <w:rsid w:val="00B3213E"/>
    <w:rsid w:val="00B3219B"/>
    <w:rsid w:val="00B32FC2"/>
    <w:rsid w:val="00B33272"/>
    <w:rsid w:val="00B3357F"/>
    <w:rsid w:val="00B33855"/>
    <w:rsid w:val="00B33BFC"/>
    <w:rsid w:val="00B33F6F"/>
    <w:rsid w:val="00B346B9"/>
    <w:rsid w:val="00B34AA1"/>
    <w:rsid w:val="00B34B47"/>
    <w:rsid w:val="00B34FD2"/>
    <w:rsid w:val="00B351EF"/>
    <w:rsid w:val="00B3575A"/>
    <w:rsid w:val="00B35B6E"/>
    <w:rsid w:val="00B35DF5"/>
    <w:rsid w:val="00B35F04"/>
    <w:rsid w:val="00B36DD5"/>
    <w:rsid w:val="00B36EB2"/>
    <w:rsid w:val="00B373AD"/>
    <w:rsid w:val="00B373E3"/>
    <w:rsid w:val="00B37786"/>
    <w:rsid w:val="00B378C3"/>
    <w:rsid w:val="00B37A22"/>
    <w:rsid w:val="00B4010E"/>
    <w:rsid w:val="00B4038A"/>
    <w:rsid w:val="00B40A60"/>
    <w:rsid w:val="00B40CCC"/>
    <w:rsid w:val="00B4192F"/>
    <w:rsid w:val="00B419AD"/>
    <w:rsid w:val="00B41EE0"/>
    <w:rsid w:val="00B42329"/>
    <w:rsid w:val="00B4250A"/>
    <w:rsid w:val="00B4255F"/>
    <w:rsid w:val="00B42CAF"/>
    <w:rsid w:val="00B4311C"/>
    <w:rsid w:val="00B434FA"/>
    <w:rsid w:val="00B4352D"/>
    <w:rsid w:val="00B43788"/>
    <w:rsid w:val="00B43AD8"/>
    <w:rsid w:val="00B4477E"/>
    <w:rsid w:val="00B44A6F"/>
    <w:rsid w:val="00B44DD2"/>
    <w:rsid w:val="00B44FBF"/>
    <w:rsid w:val="00B450E3"/>
    <w:rsid w:val="00B4530C"/>
    <w:rsid w:val="00B4576D"/>
    <w:rsid w:val="00B45938"/>
    <w:rsid w:val="00B45A7E"/>
    <w:rsid w:val="00B45AF9"/>
    <w:rsid w:val="00B45D59"/>
    <w:rsid w:val="00B46088"/>
    <w:rsid w:val="00B46269"/>
    <w:rsid w:val="00B462D8"/>
    <w:rsid w:val="00B46427"/>
    <w:rsid w:val="00B46A97"/>
    <w:rsid w:val="00B46E69"/>
    <w:rsid w:val="00B4701E"/>
    <w:rsid w:val="00B47442"/>
    <w:rsid w:val="00B474F9"/>
    <w:rsid w:val="00B47502"/>
    <w:rsid w:val="00B47772"/>
    <w:rsid w:val="00B47D88"/>
    <w:rsid w:val="00B47F68"/>
    <w:rsid w:val="00B502DC"/>
    <w:rsid w:val="00B50395"/>
    <w:rsid w:val="00B5085E"/>
    <w:rsid w:val="00B508A5"/>
    <w:rsid w:val="00B508F1"/>
    <w:rsid w:val="00B50D8C"/>
    <w:rsid w:val="00B5160A"/>
    <w:rsid w:val="00B526B7"/>
    <w:rsid w:val="00B53994"/>
    <w:rsid w:val="00B543D2"/>
    <w:rsid w:val="00B544C3"/>
    <w:rsid w:val="00B54A80"/>
    <w:rsid w:val="00B55024"/>
    <w:rsid w:val="00B5565B"/>
    <w:rsid w:val="00B55F62"/>
    <w:rsid w:val="00B56422"/>
    <w:rsid w:val="00B566F8"/>
    <w:rsid w:val="00B572E1"/>
    <w:rsid w:val="00B577A7"/>
    <w:rsid w:val="00B579BC"/>
    <w:rsid w:val="00B57A42"/>
    <w:rsid w:val="00B57E95"/>
    <w:rsid w:val="00B60331"/>
    <w:rsid w:val="00B603D5"/>
    <w:rsid w:val="00B60454"/>
    <w:rsid w:val="00B60CCC"/>
    <w:rsid w:val="00B614D6"/>
    <w:rsid w:val="00B61704"/>
    <w:rsid w:val="00B61800"/>
    <w:rsid w:val="00B61C3F"/>
    <w:rsid w:val="00B62DA4"/>
    <w:rsid w:val="00B63013"/>
    <w:rsid w:val="00B63689"/>
    <w:rsid w:val="00B637F5"/>
    <w:rsid w:val="00B63E43"/>
    <w:rsid w:val="00B64191"/>
    <w:rsid w:val="00B652C6"/>
    <w:rsid w:val="00B655F8"/>
    <w:rsid w:val="00B65773"/>
    <w:rsid w:val="00B65A17"/>
    <w:rsid w:val="00B6662C"/>
    <w:rsid w:val="00B66EFF"/>
    <w:rsid w:val="00B674CB"/>
    <w:rsid w:val="00B674E2"/>
    <w:rsid w:val="00B675DA"/>
    <w:rsid w:val="00B67606"/>
    <w:rsid w:val="00B67878"/>
    <w:rsid w:val="00B67EBD"/>
    <w:rsid w:val="00B70068"/>
    <w:rsid w:val="00B7036E"/>
    <w:rsid w:val="00B70429"/>
    <w:rsid w:val="00B7072B"/>
    <w:rsid w:val="00B70748"/>
    <w:rsid w:val="00B70820"/>
    <w:rsid w:val="00B70924"/>
    <w:rsid w:val="00B70ABF"/>
    <w:rsid w:val="00B70B56"/>
    <w:rsid w:val="00B70BDA"/>
    <w:rsid w:val="00B713DE"/>
    <w:rsid w:val="00B716B3"/>
    <w:rsid w:val="00B717EE"/>
    <w:rsid w:val="00B718DF"/>
    <w:rsid w:val="00B71A95"/>
    <w:rsid w:val="00B72028"/>
    <w:rsid w:val="00B720AA"/>
    <w:rsid w:val="00B72478"/>
    <w:rsid w:val="00B72B07"/>
    <w:rsid w:val="00B72B45"/>
    <w:rsid w:val="00B73AB4"/>
    <w:rsid w:val="00B73B9A"/>
    <w:rsid w:val="00B7444D"/>
    <w:rsid w:val="00B74A8D"/>
    <w:rsid w:val="00B756FF"/>
    <w:rsid w:val="00B758D7"/>
    <w:rsid w:val="00B75FD8"/>
    <w:rsid w:val="00B76076"/>
    <w:rsid w:val="00B7662A"/>
    <w:rsid w:val="00B76B8F"/>
    <w:rsid w:val="00B7701F"/>
    <w:rsid w:val="00B775CC"/>
    <w:rsid w:val="00B77A9D"/>
    <w:rsid w:val="00B77ADD"/>
    <w:rsid w:val="00B77B10"/>
    <w:rsid w:val="00B77DD1"/>
    <w:rsid w:val="00B77FD6"/>
    <w:rsid w:val="00B8018E"/>
    <w:rsid w:val="00B80337"/>
    <w:rsid w:val="00B803AD"/>
    <w:rsid w:val="00B8048F"/>
    <w:rsid w:val="00B80CC3"/>
    <w:rsid w:val="00B811C2"/>
    <w:rsid w:val="00B81443"/>
    <w:rsid w:val="00B8214B"/>
    <w:rsid w:val="00B82543"/>
    <w:rsid w:val="00B82B27"/>
    <w:rsid w:val="00B830B3"/>
    <w:rsid w:val="00B83490"/>
    <w:rsid w:val="00B83584"/>
    <w:rsid w:val="00B83740"/>
    <w:rsid w:val="00B8389F"/>
    <w:rsid w:val="00B83DEF"/>
    <w:rsid w:val="00B8471A"/>
    <w:rsid w:val="00B84741"/>
    <w:rsid w:val="00B84A9D"/>
    <w:rsid w:val="00B84BD4"/>
    <w:rsid w:val="00B84F31"/>
    <w:rsid w:val="00B85765"/>
    <w:rsid w:val="00B859F7"/>
    <w:rsid w:val="00B85CC4"/>
    <w:rsid w:val="00B85D7A"/>
    <w:rsid w:val="00B85F74"/>
    <w:rsid w:val="00B861EC"/>
    <w:rsid w:val="00B86362"/>
    <w:rsid w:val="00B863D7"/>
    <w:rsid w:val="00B864CF"/>
    <w:rsid w:val="00B8670B"/>
    <w:rsid w:val="00B86731"/>
    <w:rsid w:val="00B8768C"/>
    <w:rsid w:val="00B90003"/>
    <w:rsid w:val="00B900B5"/>
    <w:rsid w:val="00B907F1"/>
    <w:rsid w:val="00B90E5B"/>
    <w:rsid w:val="00B91133"/>
    <w:rsid w:val="00B912A7"/>
    <w:rsid w:val="00B914B1"/>
    <w:rsid w:val="00B91599"/>
    <w:rsid w:val="00B91B52"/>
    <w:rsid w:val="00B92269"/>
    <w:rsid w:val="00B92C4E"/>
    <w:rsid w:val="00B92FFE"/>
    <w:rsid w:val="00B9338A"/>
    <w:rsid w:val="00B9338E"/>
    <w:rsid w:val="00B93CEE"/>
    <w:rsid w:val="00B94AAE"/>
    <w:rsid w:val="00B9502F"/>
    <w:rsid w:val="00B95768"/>
    <w:rsid w:val="00B96966"/>
    <w:rsid w:val="00B9696D"/>
    <w:rsid w:val="00B96A3A"/>
    <w:rsid w:val="00B96B38"/>
    <w:rsid w:val="00B96E2D"/>
    <w:rsid w:val="00B9707C"/>
    <w:rsid w:val="00B9743A"/>
    <w:rsid w:val="00B97467"/>
    <w:rsid w:val="00B978CD"/>
    <w:rsid w:val="00B979CC"/>
    <w:rsid w:val="00B97C71"/>
    <w:rsid w:val="00BA0236"/>
    <w:rsid w:val="00BA06FE"/>
    <w:rsid w:val="00BA0864"/>
    <w:rsid w:val="00BA0F18"/>
    <w:rsid w:val="00BA1187"/>
    <w:rsid w:val="00BA13E7"/>
    <w:rsid w:val="00BA1540"/>
    <w:rsid w:val="00BA1669"/>
    <w:rsid w:val="00BA1BBD"/>
    <w:rsid w:val="00BA1F52"/>
    <w:rsid w:val="00BA2140"/>
    <w:rsid w:val="00BA222D"/>
    <w:rsid w:val="00BA28AB"/>
    <w:rsid w:val="00BA2E8C"/>
    <w:rsid w:val="00BA2F7D"/>
    <w:rsid w:val="00BA31DB"/>
    <w:rsid w:val="00BA3B97"/>
    <w:rsid w:val="00BA3FB3"/>
    <w:rsid w:val="00BA462D"/>
    <w:rsid w:val="00BA46C3"/>
    <w:rsid w:val="00BA4F5A"/>
    <w:rsid w:val="00BA53B4"/>
    <w:rsid w:val="00BA59D9"/>
    <w:rsid w:val="00BA5FBB"/>
    <w:rsid w:val="00BA637A"/>
    <w:rsid w:val="00BA6D68"/>
    <w:rsid w:val="00BA6F76"/>
    <w:rsid w:val="00BB0C9D"/>
    <w:rsid w:val="00BB0E07"/>
    <w:rsid w:val="00BB10AB"/>
    <w:rsid w:val="00BB166A"/>
    <w:rsid w:val="00BB1AEE"/>
    <w:rsid w:val="00BB1D20"/>
    <w:rsid w:val="00BB1DD9"/>
    <w:rsid w:val="00BB21BA"/>
    <w:rsid w:val="00BB26E2"/>
    <w:rsid w:val="00BB26FF"/>
    <w:rsid w:val="00BB2DA4"/>
    <w:rsid w:val="00BB3E59"/>
    <w:rsid w:val="00BB3E74"/>
    <w:rsid w:val="00BB3FD3"/>
    <w:rsid w:val="00BB42EA"/>
    <w:rsid w:val="00BB5259"/>
    <w:rsid w:val="00BB5874"/>
    <w:rsid w:val="00BB588D"/>
    <w:rsid w:val="00BB5C2C"/>
    <w:rsid w:val="00BB63F9"/>
    <w:rsid w:val="00BB6EB4"/>
    <w:rsid w:val="00BB6FE9"/>
    <w:rsid w:val="00BB710F"/>
    <w:rsid w:val="00BB7199"/>
    <w:rsid w:val="00BB72C9"/>
    <w:rsid w:val="00BB7387"/>
    <w:rsid w:val="00BB778A"/>
    <w:rsid w:val="00BB7978"/>
    <w:rsid w:val="00BB79B1"/>
    <w:rsid w:val="00BB7C41"/>
    <w:rsid w:val="00BC04FD"/>
    <w:rsid w:val="00BC0555"/>
    <w:rsid w:val="00BC067E"/>
    <w:rsid w:val="00BC0728"/>
    <w:rsid w:val="00BC0E46"/>
    <w:rsid w:val="00BC0EA4"/>
    <w:rsid w:val="00BC10EF"/>
    <w:rsid w:val="00BC1232"/>
    <w:rsid w:val="00BC1D3F"/>
    <w:rsid w:val="00BC270F"/>
    <w:rsid w:val="00BC2C30"/>
    <w:rsid w:val="00BC3D9F"/>
    <w:rsid w:val="00BC41B6"/>
    <w:rsid w:val="00BC4265"/>
    <w:rsid w:val="00BC426E"/>
    <w:rsid w:val="00BC486B"/>
    <w:rsid w:val="00BC4A74"/>
    <w:rsid w:val="00BC5109"/>
    <w:rsid w:val="00BC5975"/>
    <w:rsid w:val="00BC5AF5"/>
    <w:rsid w:val="00BC6418"/>
    <w:rsid w:val="00BC6C70"/>
    <w:rsid w:val="00BC6E05"/>
    <w:rsid w:val="00BC7882"/>
    <w:rsid w:val="00BC7F02"/>
    <w:rsid w:val="00BC7F6E"/>
    <w:rsid w:val="00BD1665"/>
    <w:rsid w:val="00BD1801"/>
    <w:rsid w:val="00BD2031"/>
    <w:rsid w:val="00BD21AD"/>
    <w:rsid w:val="00BD2677"/>
    <w:rsid w:val="00BD2BCC"/>
    <w:rsid w:val="00BD2ED7"/>
    <w:rsid w:val="00BD343C"/>
    <w:rsid w:val="00BD3685"/>
    <w:rsid w:val="00BD39BA"/>
    <w:rsid w:val="00BD3AFB"/>
    <w:rsid w:val="00BD3E7D"/>
    <w:rsid w:val="00BD426F"/>
    <w:rsid w:val="00BD4767"/>
    <w:rsid w:val="00BD48F8"/>
    <w:rsid w:val="00BD4A03"/>
    <w:rsid w:val="00BD4EC6"/>
    <w:rsid w:val="00BD5084"/>
    <w:rsid w:val="00BD51BC"/>
    <w:rsid w:val="00BD54AE"/>
    <w:rsid w:val="00BD553B"/>
    <w:rsid w:val="00BD5581"/>
    <w:rsid w:val="00BD58CA"/>
    <w:rsid w:val="00BD5A2E"/>
    <w:rsid w:val="00BD6105"/>
    <w:rsid w:val="00BD6125"/>
    <w:rsid w:val="00BD6179"/>
    <w:rsid w:val="00BD69A1"/>
    <w:rsid w:val="00BD6E6F"/>
    <w:rsid w:val="00BD755B"/>
    <w:rsid w:val="00BD7863"/>
    <w:rsid w:val="00BE0194"/>
    <w:rsid w:val="00BE01EF"/>
    <w:rsid w:val="00BE1420"/>
    <w:rsid w:val="00BE1875"/>
    <w:rsid w:val="00BE1977"/>
    <w:rsid w:val="00BE1CCC"/>
    <w:rsid w:val="00BE1D58"/>
    <w:rsid w:val="00BE1D9E"/>
    <w:rsid w:val="00BE204B"/>
    <w:rsid w:val="00BE2329"/>
    <w:rsid w:val="00BE2712"/>
    <w:rsid w:val="00BE2E0F"/>
    <w:rsid w:val="00BE2EC5"/>
    <w:rsid w:val="00BE34A0"/>
    <w:rsid w:val="00BE3E9A"/>
    <w:rsid w:val="00BE3EC7"/>
    <w:rsid w:val="00BE4067"/>
    <w:rsid w:val="00BE47F4"/>
    <w:rsid w:val="00BE49DA"/>
    <w:rsid w:val="00BE4BBC"/>
    <w:rsid w:val="00BE4C1B"/>
    <w:rsid w:val="00BE4F14"/>
    <w:rsid w:val="00BE4F54"/>
    <w:rsid w:val="00BE5131"/>
    <w:rsid w:val="00BE54BD"/>
    <w:rsid w:val="00BE5B18"/>
    <w:rsid w:val="00BE60EB"/>
    <w:rsid w:val="00BE6225"/>
    <w:rsid w:val="00BE6684"/>
    <w:rsid w:val="00BE6768"/>
    <w:rsid w:val="00BE701F"/>
    <w:rsid w:val="00BE7250"/>
    <w:rsid w:val="00BE74EE"/>
    <w:rsid w:val="00BE76F4"/>
    <w:rsid w:val="00BE77CB"/>
    <w:rsid w:val="00BE7A01"/>
    <w:rsid w:val="00BE7BE7"/>
    <w:rsid w:val="00BF0F18"/>
    <w:rsid w:val="00BF199F"/>
    <w:rsid w:val="00BF1D31"/>
    <w:rsid w:val="00BF20B4"/>
    <w:rsid w:val="00BF21D2"/>
    <w:rsid w:val="00BF294E"/>
    <w:rsid w:val="00BF30B8"/>
    <w:rsid w:val="00BF32DA"/>
    <w:rsid w:val="00BF3772"/>
    <w:rsid w:val="00BF3880"/>
    <w:rsid w:val="00BF397C"/>
    <w:rsid w:val="00BF412F"/>
    <w:rsid w:val="00BF4387"/>
    <w:rsid w:val="00BF454E"/>
    <w:rsid w:val="00BF4693"/>
    <w:rsid w:val="00BF498E"/>
    <w:rsid w:val="00BF4A67"/>
    <w:rsid w:val="00BF4F23"/>
    <w:rsid w:val="00BF4F88"/>
    <w:rsid w:val="00BF4FD1"/>
    <w:rsid w:val="00BF5397"/>
    <w:rsid w:val="00BF544C"/>
    <w:rsid w:val="00BF6387"/>
    <w:rsid w:val="00BF6996"/>
    <w:rsid w:val="00BF71EB"/>
    <w:rsid w:val="00BF725C"/>
    <w:rsid w:val="00BF732B"/>
    <w:rsid w:val="00BF7635"/>
    <w:rsid w:val="00C006FF"/>
    <w:rsid w:val="00C007AC"/>
    <w:rsid w:val="00C00947"/>
    <w:rsid w:val="00C01162"/>
    <w:rsid w:val="00C01194"/>
    <w:rsid w:val="00C0128C"/>
    <w:rsid w:val="00C0173A"/>
    <w:rsid w:val="00C018D1"/>
    <w:rsid w:val="00C01AC8"/>
    <w:rsid w:val="00C025A9"/>
    <w:rsid w:val="00C02860"/>
    <w:rsid w:val="00C02CFD"/>
    <w:rsid w:val="00C03140"/>
    <w:rsid w:val="00C03757"/>
    <w:rsid w:val="00C0399C"/>
    <w:rsid w:val="00C03A27"/>
    <w:rsid w:val="00C03D1F"/>
    <w:rsid w:val="00C03F81"/>
    <w:rsid w:val="00C04862"/>
    <w:rsid w:val="00C04E64"/>
    <w:rsid w:val="00C04F64"/>
    <w:rsid w:val="00C04F9E"/>
    <w:rsid w:val="00C053DB"/>
    <w:rsid w:val="00C060A2"/>
    <w:rsid w:val="00C0619F"/>
    <w:rsid w:val="00C061BF"/>
    <w:rsid w:val="00C062CA"/>
    <w:rsid w:val="00C064F5"/>
    <w:rsid w:val="00C06890"/>
    <w:rsid w:val="00C06FA2"/>
    <w:rsid w:val="00C07489"/>
    <w:rsid w:val="00C076C3"/>
    <w:rsid w:val="00C07726"/>
    <w:rsid w:val="00C07C02"/>
    <w:rsid w:val="00C10A58"/>
    <w:rsid w:val="00C10EED"/>
    <w:rsid w:val="00C111C9"/>
    <w:rsid w:val="00C11423"/>
    <w:rsid w:val="00C11AF5"/>
    <w:rsid w:val="00C11D53"/>
    <w:rsid w:val="00C121F7"/>
    <w:rsid w:val="00C129C5"/>
    <w:rsid w:val="00C133BF"/>
    <w:rsid w:val="00C13697"/>
    <w:rsid w:val="00C13872"/>
    <w:rsid w:val="00C138D7"/>
    <w:rsid w:val="00C13937"/>
    <w:rsid w:val="00C139F8"/>
    <w:rsid w:val="00C13C46"/>
    <w:rsid w:val="00C13DDF"/>
    <w:rsid w:val="00C14E10"/>
    <w:rsid w:val="00C156E6"/>
    <w:rsid w:val="00C15953"/>
    <w:rsid w:val="00C16243"/>
    <w:rsid w:val="00C165FA"/>
    <w:rsid w:val="00C16A82"/>
    <w:rsid w:val="00C16E4C"/>
    <w:rsid w:val="00C16F17"/>
    <w:rsid w:val="00C16FE2"/>
    <w:rsid w:val="00C17B6B"/>
    <w:rsid w:val="00C17B6E"/>
    <w:rsid w:val="00C17E55"/>
    <w:rsid w:val="00C17F48"/>
    <w:rsid w:val="00C204A1"/>
    <w:rsid w:val="00C2056B"/>
    <w:rsid w:val="00C205AF"/>
    <w:rsid w:val="00C208A0"/>
    <w:rsid w:val="00C20FC9"/>
    <w:rsid w:val="00C2157C"/>
    <w:rsid w:val="00C2170C"/>
    <w:rsid w:val="00C217B8"/>
    <w:rsid w:val="00C219B3"/>
    <w:rsid w:val="00C2247D"/>
    <w:rsid w:val="00C22583"/>
    <w:rsid w:val="00C225BB"/>
    <w:rsid w:val="00C22E10"/>
    <w:rsid w:val="00C231EF"/>
    <w:rsid w:val="00C23468"/>
    <w:rsid w:val="00C243E1"/>
    <w:rsid w:val="00C244BE"/>
    <w:rsid w:val="00C24A7C"/>
    <w:rsid w:val="00C24B64"/>
    <w:rsid w:val="00C25079"/>
    <w:rsid w:val="00C25425"/>
    <w:rsid w:val="00C25652"/>
    <w:rsid w:val="00C2581A"/>
    <w:rsid w:val="00C265DE"/>
    <w:rsid w:val="00C26BFE"/>
    <w:rsid w:val="00C26DB9"/>
    <w:rsid w:val="00C2713E"/>
    <w:rsid w:val="00C27365"/>
    <w:rsid w:val="00C2771C"/>
    <w:rsid w:val="00C27966"/>
    <w:rsid w:val="00C305AA"/>
    <w:rsid w:val="00C30887"/>
    <w:rsid w:val="00C309A3"/>
    <w:rsid w:val="00C30C80"/>
    <w:rsid w:val="00C30E05"/>
    <w:rsid w:val="00C31036"/>
    <w:rsid w:val="00C31093"/>
    <w:rsid w:val="00C31C34"/>
    <w:rsid w:val="00C31C4F"/>
    <w:rsid w:val="00C31D48"/>
    <w:rsid w:val="00C32429"/>
    <w:rsid w:val="00C32F43"/>
    <w:rsid w:val="00C3324B"/>
    <w:rsid w:val="00C3325B"/>
    <w:rsid w:val="00C33410"/>
    <w:rsid w:val="00C33C7B"/>
    <w:rsid w:val="00C33D4B"/>
    <w:rsid w:val="00C347F3"/>
    <w:rsid w:val="00C353FB"/>
    <w:rsid w:val="00C35826"/>
    <w:rsid w:val="00C35BAB"/>
    <w:rsid w:val="00C36706"/>
    <w:rsid w:val="00C36A93"/>
    <w:rsid w:val="00C37173"/>
    <w:rsid w:val="00C37228"/>
    <w:rsid w:val="00C372DF"/>
    <w:rsid w:val="00C37430"/>
    <w:rsid w:val="00C376C0"/>
    <w:rsid w:val="00C37A04"/>
    <w:rsid w:val="00C41EF2"/>
    <w:rsid w:val="00C42247"/>
    <w:rsid w:val="00C426CA"/>
    <w:rsid w:val="00C426E4"/>
    <w:rsid w:val="00C4295A"/>
    <w:rsid w:val="00C42E5A"/>
    <w:rsid w:val="00C42EA6"/>
    <w:rsid w:val="00C42FD7"/>
    <w:rsid w:val="00C4352C"/>
    <w:rsid w:val="00C44249"/>
    <w:rsid w:val="00C4436F"/>
    <w:rsid w:val="00C44F72"/>
    <w:rsid w:val="00C450E5"/>
    <w:rsid w:val="00C45415"/>
    <w:rsid w:val="00C45ACA"/>
    <w:rsid w:val="00C45C01"/>
    <w:rsid w:val="00C45F57"/>
    <w:rsid w:val="00C4626A"/>
    <w:rsid w:val="00C46365"/>
    <w:rsid w:val="00C46BC4"/>
    <w:rsid w:val="00C47122"/>
    <w:rsid w:val="00C472DD"/>
    <w:rsid w:val="00C472E8"/>
    <w:rsid w:val="00C47B96"/>
    <w:rsid w:val="00C47C47"/>
    <w:rsid w:val="00C47E46"/>
    <w:rsid w:val="00C50093"/>
    <w:rsid w:val="00C50B83"/>
    <w:rsid w:val="00C50D3F"/>
    <w:rsid w:val="00C513B6"/>
    <w:rsid w:val="00C5146E"/>
    <w:rsid w:val="00C53130"/>
    <w:rsid w:val="00C5497D"/>
    <w:rsid w:val="00C55941"/>
    <w:rsid w:val="00C55A9E"/>
    <w:rsid w:val="00C55C87"/>
    <w:rsid w:val="00C5617D"/>
    <w:rsid w:val="00C56A51"/>
    <w:rsid w:val="00C571E4"/>
    <w:rsid w:val="00C57E66"/>
    <w:rsid w:val="00C603E5"/>
    <w:rsid w:val="00C605B4"/>
    <w:rsid w:val="00C606F2"/>
    <w:rsid w:val="00C60F31"/>
    <w:rsid w:val="00C61009"/>
    <w:rsid w:val="00C61019"/>
    <w:rsid w:val="00C61527"/>
    <w:rsid w:val="00C61536"/>
    <w:rsid w:val="00C61575"/>
    <w:rsid w:val="00C61814"/>
    <w:rsid w:val="00C61A3A"/>
    <w:rsid w:val="00C61C38"/>
    <w:rsid w:val="00C61F81"/>
    <w:rsid w:val="00C62C9B"/>
    <w:rsid w:val="00C64756"/>
    <w:rsid w:val="00C65421"/>
    <w:rsid w:val="00C656ED"/>
    <w:rsid w:val="00C65C87"/>
    <w:rsid w:val="00C66C31"/>
    <w:rsid w:val="00C66FC8"/>
    <w:rsid w:val="00C67574"/>
    <w:rsid w:val="00C67E47"/>
    <w:rsid w:val="00C67F0C"/>
    <w:rsid w:val="00C67F74"/>
    <w:rsid w:val="00C70969"/>
    <w:rsid w:val="00C70B76"/>
    <w:rsid w:val="00C712C0"/>
    <w:rsid w:val="00C71855"/>
    <w:rsid w:val="00C71A65"/>
    <w:rsid w:val="00C71B81"/>
    <w:rsid w:val="00C71EA5"/>
    <w:rsid w:val="00C7292C"/>
    <w:rsid w:val="00C72DDE"/>
    <w:rsid w:val="00C72F2E"/>
    <w:rsid w:val="00C7327E"/>
    <w:rsid w:val="00C7368C"/>
    <w:rsid w:val="00C73807"/>
    <w:rsid w:val="00C73B3B"/>
    <w:rsid w:val="00C740D6"/>
    <w:rsid w:val="00C74363"/>
    <w:rsid w:val="00C74B24"/>
    <w:rsid w:val="00C74DB9"/>
    <w:rsid w:val="00C75154"/>
    <w:rsid w:val="00C75201"/>
    <w:rsid w:val="00C75454"/>
    <w:rsid w:val="00C75A9B"/>
    <w:rsid w:val="00C75FC0"/>
    <w:rsid w:val="00C76246"/>
    <w:rsid w:val="00C766D6"/>
    <w:rsid w:val="00C770E4"/>
    <w:rsid w:val="00C7769F"/>
    <w:rsid w:val="00C778F4"/>
    <w:rsid w:val="00C77CD6"/>
    <w:rsid w:val="00C77DA5"/>
    <w:rsid w:val="00C8024D"/>
    <w:rsid w:val="00C804A6"/>
    <w:rsid w:val="00C804F0"/>
    <w:rsid w:val="00C80A56"/>
    <w:rsid w:val="00C80FA8"/>
    <w:rsid w:val="00C8103A"/>
    <w:rsid w:val="00C81469"/>
    <w:rsid w:val="00C81CBB"/>
    <w:rsid w:val="00C824F4"/>
    <w:rsid w:val="00C82B59"/>
    <w:rsid w:val="00C82BE2"/>
    <w:rsid w:val="00C83372"/>
    <w:rsid w:val="00C834DE"/>
    <w:rsid w:val="00C83983"/>
    <w:rsid w:val="00C83E90"/>
    <w:rsid w:val="00C842C7"/>
    <w:rsid w:val="00C84385"/>
    <w:rsid w:val="00C8443A"/>
    <w:rsid w:val="00C850CA"/>
    <w:rsid w:val="00C855C6"/>
    <w:rsid w:val="00C85724"/>
    <w:rsid w:val="00C85FF5"/>
    <w:rsid w:val="00C863CF"/>
    <w:rsid w:val="00C863F6"/>
    <w:rsid w:val="00C87C19"/>
    <w:rsid w:val="00C87DF1"/>
    <w:rsid w:val="00C87FAC"/>
    <w:rsid w:val="00C90081"/>
    <w:rsid w:val="00C90777"/>
    <w:rsid w:val="00C927DE"/>
    <w:rsid w:val="00C927E5"/>
    <w:rsid w:val="00C92D6D"/>
    <w:rsid w:val="00C9316C"/>
    <w:rsid w:val="00C93207"/>
    <w:rsid w:val="00C93279"/>
    <w:rsid w:val="00C934A3"/>
    <w:rsid w:val="00C935C2"/>
    <w:rsid w:val="00C93A30"/>
    <w:rsid w:val="00C93A98"/>
    <w:rsid w:val="00C9424F"/>
    <w:rsid w:val="00C942A1"/>
    <w:rsid w:val="00C94576"/>
    <w:rsid w:val="00C9480F"/>
    <w:rsid w:val="00C9551A"/>
    <w:rsid w:val="00C95DF5"/>
    <w:rsid w:val="00C95E6F"/>
    <w:rsid w:val="00C962B1"/>
    <w:rsid w:val="00C96F8C"/>
    <w:rsid w:val="00C9749C"/>
    <w:rsid w:val="00C97502"/>
    <w:rsid w:val="00C9772E"/>
    <w:rsid w:val="00C97BD6"/>
    <w:rsid w:val="00C97FEA"/>
    <w:rsid w:val="00CA00DA"/>
    <w:rsid w:val="00CA0541"/>
    <w:rsid w:val="00CA0A6A"/>
    <w:rsid w:val="00CA1359"/>
    <w:rsid w:val="00CA1394"/>
    <w:rsid w:val="00CA144E"/>
    <w:rsid w:val="00CA1E5C"/>
    <w:rsid w:val="00CA23DF"/>
    <w:rsid w:val="00CA287E"/>
    <w:rsid w:val="00CA29F7"/>
    <w:rsid w:val="00CA3115"/>
    <w:rsid w:val="00CA3FCF"/>
    <w:rsid w:val="00CA456C"/>
    <w:rsid w:val="00CA47EB"/>
    <w:rsid w:val="00CA47F7"/>
    <w:rsid w:val="00CA48BE"/>
    <w:rsid w:val="00CA4E1E"/>
    <w:rsid w:val="00CA5022"/>
    <w:rsid w:val="00CA5F66"/>
    <w:rsid w:val="00CA6063"/>
    <w:rsid w:val="00CA6278"/>
    <w:rsid w:val="00CA6426"/>
    <w:rsid w:val="00CA6501"/>
    <w:rsid w:val="00CA68F9"/>
    <w:rsid w:val="00CA6CBE"/>
    <w:rsid w:val="00CA7126"/>
    <w:rsid w:val="00CA715B"/>
    <w:rsid w:val="00CA71EF"/>
    <w:rsid w:val="00CA7241"/>
    <w:rsid w:val="00CA7402"/>
    <w:rsid w:val="00CA7600"/>
    <w:rsid w:val="00CA77E5"/>
    <w:rsid w:val="00CB0807"/>
    <w:rsid w:val="00CB08CF"/>
    <w:rsid w:val="00CB0DC1"/>
    <w:rsid w:val="00CB0DDE"/>
    <w:rsid w:val="00CB10F3"/>
    <w:rsid w:val="00CB136F"/>
    <w:rsid w:val="00CB15AF"/>
    <w:rsid w:val="00CB1E6C"/>
    <w:rsid w:val="00CB2010"/>
    <w:rsid w:val="00CB20BB"/>
    <w:rsid w:val="00CB2AF9"/>
    <w:rsid w:val="00CB3187"/>
    <w:rsid w:val="00CB3288"/>
    <w:rsid w:val="00CB355D"/>
    <w:rsid w:val="00CB3761"/>
    <w:rsid w:val="00CB489B"/>
    <w:rsid w:val="00CB4A52"/>
    <w:rsid w:val="00CB4FC0"/>
    <w:rsid w:val="00CB500F"/>
    <w:rsid w:val="00CB5117"/>
    <w:rsid w:val="00CB5673"/>
    <w:rsid w:val="00CB580E"/>
    <w:rsid w:val="00CB6671"/>
    <w:rsid w:val="00CB72C1"/>
    <w:rsid w:val="00CB737E"/>
    <w:rsid w:val="00CB76E5"/>
    <w:rsid w:val="00CB793D"/>
    <w:rsid w:val="00CB7F0E"/>
    <w:rsid w:val="00CC12EF"/>
    <w:rsid w:val="00CC1458"/>
    <w:rsid w:val="00CC1522"/>
    <w:rsid w:val="00CC1977"/>
    <w:rsid w:val="00CC19E2"/>
    <w:rsid w:val="00CC1E4D"/>
    <w:rsid w:val="00CC2898"/>
    <w:rsid w:val="00CC2CDC"/>
    <w:rsid w:val="00CC3BB5"/>
    <w:rsid w:val="00CC3D31"/>
    <w:rsid w:val="00CC41E0"/>
    <w:rsid w:val="00CC4854"/>
    <w:rsid w:val="00CC5114"/>
    <w:rsid w:val="00CC51BA"/>
    <w:rsid w:val="00CC51FE"/>
    <w:rsid w:val="00CC5262"/>
    <w:rsid w:val="00CC5D99"/>
    <w:rsid w:val="00CC69AE"/>
    <w:rsid w:val="00CC69B7"/>
    <w:rsid w:val="00CC6ED3"/>
    <w:rsid w:val="00CC6F83"/>
    <w:rsid w:val="00CC7424"/>
    <w:rsid w:val="00CC7557"/>
    <w:rsid w:val="00CC7F45"/>
    <w:rsid w:val="00CD1688"/>
    <w:rsid w:val="00CD169F"/>
    <w:rsid w:val="00CD192D"/>
    <w:rsid w:val="00CD19F2"/>
    <w:rsid w:val="00CD1B09"/>
    <w:rsid w:val="00CD21E5"/>
    <w:rsid w:val="00CD2213"/>
    <w:rsid w:val="00CD2839"/>
    <w:rsid w:val="00CD297F"/>
    <w:rsid w:val="00CD35C1"/>
    <w:rsid w:val="00CD3C7C"/>
    <w:rsid w:val="00CD3D45"/>
    <w:rsid w:val="00CD4110"/>
    <w:rsid w:val="00CD4A62"/>
    <w:rsid w:val="00CD4A63"/>
    <w:rsid w:val="00CD4AD4"/>
    <w:rsid w:val="00CD4F89"/>
    <w:rsid w:val="00CD53D8"/>
    <w:rsid w:val="00CD5486"/>
    <w:rsid w:val="00CD592D"/>
    <w:rsid w:val="00CD5A12"/>
    <w:rsid w:val="00CD5F2D"/>
    <w:rsid w:val="00CD607A"/>
    <w:rsid w:val="00CD60D9"/>
    <w:rsid w:val="00CD62BB"/>
    <w:rsid w:val="00CD62C6"/>
    <w:rsid w:val="00CD6A4D"/>
    <w:rsid w:val="00CD7319"/>
    <w:rsid w:val="00CD7567"/>
    <w:rsid w:val="00CD7BA7"/>
    <w:rsid w:val="00CE02F0"/>
    <w:rsid w:val="00CE04A7"/>
    <w:rsid w:val="00CE059D"/>
    <w:rsid w:val="00CE0BDA"/>
    <w:rsid w:val="00CE148F"/>
    <w:rsid w:val="00CE1D11"/>
    <w:rsid w:val="00CE2084"/>
    <w:rsid w:val="00CE25BE"/>
    <w:rsid w:val="00CE267E"/>
    <w:rsid w:val="00CE2A54"/>
    <w:rsid w:val="00CE35B5"/>
    <w:rsid w:val="00CE36DA"/>
    <w:rsid w:val="00CE3991"/>
    <w:rsid w:val="00CE3A88"/>
    <w:rsid w:val="00CE4464"/>
    <w:rsid w:val="00CE47B1"/>
    <w:rsid w:val="00CE499B"/>
    <w:rsid w:val="00CE49F1"/>
    <w:rsid w:val="00CE523F"/>
    <w:rsid w:val="00CE5DE3"/>
    <w:rsid w:val="00CE64A4"/>
    <w:rsid w:val="00CE77BF"/>
    <w:rsid w:val="00CE7CFA"/>
    <w:rsid w:val="00CE7E1A"/>
    <w:rsid w:val="00CE7FB5"/>
    <w:rsid w:val="00CF014F"/>
    <w:rsid w:val="00CF0871"/>
    <w:rsid w:val="00CF10E1"/>
    <w:rsid w:val="00CF112A"/>
    <w:rsid w:val="00CF1163"/>
    <w:rsid w:val="00CF1700"/>
    <w:rsid w:val="00CF1A99"/>
    <w:rsid w:val="00CF1B25"/>
    <w:rsid w:val="00CF1DF3"/>
    <w:rsid w:val="00CF21EC"/>
    <w:rsid w:val="00CF24C9"/>
    <w:rsid w:val="00CF32D3"/>
    <w:rsid w:val="00CF3733"/>
    <w:rsid w:val="00CF3807"/>
    <w:rsid w:val="00CF4004"/>
    <w:rsid w:val="00CF4597"/>
    <w:rsid w:val="00CF477E"/>
    <w:rsid w:val="00CF493E"/>
    <w:rsid w:val="00CF61A0"/>
    <w:rsid w:val="00CF6366"/>
    <w:rsid w:val="00CF680C"/>
    <w:rsid w:val="00CF68BD"/>
    <w:rsid w:val="00CF6D43"/>
    <w:rsid w:val="00CF7622"/>
    <w:rsid w:val="00CF771E"/>
    <w:rsid w:val="00CF78F5"/>
    <w:rsid w:val="00CF79D3"/>
    <w:rsid w:val="00CF7DFB"/>
    <w:rsid w:val="00D001F9"/>
    <w:rsid w:val="00D00234"/>
    <w:rsid w:val="00D00464"/>
    <w:rsid w:val="00D00AA8"/>
    <w:rsid w:val="00D00D6D"/>
    <w:rsid w:val="00D00F58"/>
    <w:rsid w:val="00D01107"/>
    <w:rsid w:val="00D01739"/>
    <w:rsid w:val="00D01908"/>
    <w:rsid w:val="00D01CD4"/>
    <w:rsid w:val="00D020A4"/>
    <w:rsid w:val="00D02181"/>
    <w:rsid w:val="00D02241"/>
    <w:rsid w:val="00D02457"/>
    <w:rsid w:val="00D027F9"/>
    <w:rsid w:val="00D02860"/>
    <w:rsid w:val="00D031B7"/>
    <w:rsid w:val="00D032D9"/>
    <w:rsid w:val="00D03494"/>
    <w:rsid w:val="00D037E9"/>
    <w:rsid w:val="00D0389E"/>
    <w:rsid w:val="00D039B6"/>
    <w:rsid w:val="00D03D37"/>
    <w:rsid w:val="00D04AB9"/>
    <w:rsid w:val="00D05001"/>
    <w:rsid w:val="00D054F1"/>
    <w:rsid w:val="00D05509"/>
    <w:rsid w:val="00D05628"/>
    <w:rsid w:val="00D05F1B"/>
    <w:rsid w:val="00D06005"/>
    <w:rsid w:val="00D0651B"/>
    <w:rsid w:val="00D06674"/>
    <w:rsid w:val="00D06738"/>
    <w:rsid w:val="00D06B4F"/>
    <w:rsid w:val="00D06E47"/>
    <w:rsid w:val="00D07853"/>
    <w:rsid w:val="00D07A69"/>
    <w:rsid w:val="00D07ABC"/>
    <w:rsid w:val="00D07CEA"/>
    <w:rsid w:val="00D1004D"/>
    <w:rsid w:val="00D10402"/>
    <w:rsid w:val="00D10D58"/>
    <w:rsid w:val="00D10FB0"/>
    <w:rsid w:val="00D11075"/>
    <w:rsid w:val="00D113EA"/>
    <w:rsid w:val="00D1141A"/>
    <w:rsid w:val="00D1142F"/>
    <w:rsid w:val="00D11585"/>
    <w:rsid w:val="00D1173E"/>
    <w:rsid w:val="00D122AA"/>
    <w:rsid w:val="00D12644"/>
    <w:rsid w:val="00D1264E"/>
    <w:rsid w:val="00D12F05"/>
    <w:rsid w:val="00D13088"/>
    <w:rsid w:val="00D13152"/>
    <w:rsid w:val="00D133B5"/>
    <w:rsid w:val="00D136BA"/>
    <w:rsid w:val="00D13E7F"/>
    <w:rsid w:val="00D13FB2"/>
    <w:rsid w:val="00D140D3"/>
    <w:rsid w:val="00D1516E"/>
    <w:rsid w:val="00D156E9"/>
    <w:rsid w:val="00D15CBB"/>
    <w:rsid w:val="00D1600D"/>
    <w:rsid w:val="00D162BA"/>
    <w:rsid w:val="00D16605"/>
    <w:rsid w:val="00D16919"/>
    <w:rsid w:val="00D16979"/>
    <w:rsid w:val="00D16A20"/>
    <w:rsid w:val="00D16A26"/>
    <w:rsid w:val="00D16E37"/>
    <w:rsid w:val="00D175FC"/>
    <w:rsid w:val="00D204B0"/>
    <w:rsid w:val="00D2075A"/>
    <w:rsid w:val="00D20A9C"/>
    <w:rsid w:val="00D20D43"/>
    <w:rsid w:val="00D20EF1"/>
    <w:rsid w:val="00D215D1"/>
    <w:rsid w:val="00D21E8A"/>
    <w:rsid w:val="00D21F48"/>
    <w:rsid w:val="00D22E1F"/>
    <w:rsid w:val="00D2304A"/>
    <w:rsid w:val="00D23375"/>
    <w:rsid w:val="00D23397"/>
    <w:rsid w:val="00D234D2"/>
    <w:rsid w:val="00D2360E"/>
    <w:rsid w:val="00D23B41"/>
    <w:rsid w:val="00D23B5A"/>
    <w:rsid w:val="00D24361"/>
    <w:rsid w:val="00D25485"/>
    <w:rsid w:val="00D25624"/>
    <w:rsid w:val="00D258F8"/>
    <w:rsid w:val="00D25918"/>
    <w:rsid w:val="00D25DEC"/>
    <w:rsid w:val="00D25E31"/>
    <w:rsid w:val="00D263D1"/>
    <w:rsid w:val="00D264AA"/>
    <w:rsid w:val="00D26550"/>
    <w:rsid w:val="00D270DC"/>
    <w:rsid w:val="00D271E7"/>
    <w:rsid w:val="00D273D9"/>
    <w:rsid w:val="00D27E14"/>
    <w:rsid w:val="00D3018F"/>
    <w:rsid w:val="00D30509"/>
    <w:rsid w:val="00D311B2"/>
    <w:rsid w:val="00D3138C"/>
    <w:rsid w:val="00D31586"/>
    <w:rsid w:val="00D318CA"/>
    <w:rsid w:val="00D3194C"/>
    <w:rsid w:val="00D31D20"/>
    <w:rsid w:val="00D323A0"/>
    <w:rsid w:val="00D32B59"/>
    <w:rsid w:val="00D32C25"/>
    <w:rsid w:val="00D32EAC"/>
    <w:rsid w:val="00D32ED7"/>
    <w:rsid w:val="00D332D3"/>
    <w:rsid w:val="00D3339B"/>
    <w:rsid w:val="00D33E26"/>
    <w:rsid w:val="00D34668"/>
    <w:rsid w:val="00D34889"/>
    <w:rsid w:val="00D34ADE"/>
    <w:rsid w:val="00D34C70"/>
    <w:rsid w:val="00D34C8D"/>
    <w:rsid w:val="00D34F4A"/>
    <w:rsid w:val="00D354D6"/>
    <w:rsid w:val="00D364F0"/>
    <w:rsid w:val="00D365D0"/>
    <w:rsid w:val="00D3687F"/>
    <w:rsid w:val="00D37490"/>
    <w:rsid w:val="00D375CF"/>
    <w:rsid w:val="00D378BD"/>
    <w:rsid w:val="00D37C80"/>
    <w:rsid w:val="00D37DAC"/>
    <w:rsid w:val="00D37E5B"/>
    <w:rsid w:val="00D40095"/>
    <w:rsid w:val="00D40EAE"/>
    <w:rsid w:val="00D41478"/>
    <w:rsid w:val="00D41C14"/>
    <w:rsid w:val="00D41C5B"/>
    <w:rsid w:val="00D43248"/>
    <w:rsid w:val="00D43A4D"/>
    <w:rsid w:val="00D43A78"/>
    <w:rsid w:val="00D43C69"/>
    <w:rsid w:val="00D43EA0"/>
    <w:rsid w:val="00D44012"/>
    <w:rsid w:val="00D4466B"/>
    <w:rsid w:val="00D4467D"/>
    <w:rsid w:val="00D4474D"/>
    <w:rsid w:val="00D44B93"/>
    <w:rsid w:val="00D44BAB"/>
    <w:rsid w:val="00D46353"/>
    <w:rsid w:val="00D4653B"/>
    <w:rsid w:val="00D47B6B"/>
    <w:rsid w:val="00D47C47"/>
    <w:rsid w:val="00D47FF6"/>
    <w:rsid w:val="00D5043A"/>
    <w:rsid w:val="00D507FE"/>
    <w:rsid w:val="00D51798"/>
    <w:rsid w:val="00D519B8"/>
    <w:rsid w:val="00D51AD0"/>
    <w:rsid w:val="00D52631"/>
    <w:rsid w:val="00D52B2E"/>
    <w:rsid w:val="00D53B5D"/>
    <w:rsid w:val="00D53CAD"/>
    <w:rsid w:val="00D54559"/>
    <w:rsid w:val="00D54B00"/>
    <w:rsid w:val="00D556F3"/>
    <w:rsid w:val="00D5663E"/>
    <w:rsid w:val="00D567C8"/>
    <w:rsid w:val="00D56A03"/>
    <w:rsid w:val="00D56A6C"/>
    <w:rsid w:val="00D5711F"/>
    <w:rsid w:val="00D57452"/>
    <w:rsid w:val="00D575EA"/>
    <w:rsid w:val="00D57AC5"/>
    <w:rsid w:val="00D6025C"/>
    <w:rsid w:val="00D60488"/>
    <w:rsid w:val="00D60B1C"/>
    <w:rsid w:val="00D60B30"/>
    <w:rsid w:val="00D60B43"/>
    <w:rsid w:val="00D60BB2"/>
    <w:rsid w:val="00D61189"/>
    <w:rsid w:val="00D613E9"/>
    <w:rsid w:val="00D6160F"/>
    <w:rsid w:val="00D61736"/>
    <w:rsid w:val="00D618F8"/>
    <w:rsid w:val="00D61A51"/>
    <w:rsid w:val="00D61E21"/>
    <w:rsid w:val="00D624F7"/>
    <w:rsid w:val="00D62670"/>
    <w:rsid w:val="00D62B0E"/>
    <w:rsid w:val="00D62B7E"/>
    <w:rsid w:val="00D63078"/>
    <w:rsid w:val="00D63103"/>
    <w:rsid w:val="00D633B2"/>
    <w:rsid w:val="00D63776"/>
    <w:rsid w:val="00D63952"/>
    <w:rsid w:val="00D63A8B"/>
    <w:rsid w:val="00D63CDE"/>
    <w:rsid w:val="00D63FB3"/>
    <w:rsid w:val="00D64188"/>
    <w:rsid w:val="00D641E3"/>
    <w:rsid w:val="00D643DA"/>
    <w:rsid w:val="00D64650"/>
    <w:rsid w:val="00D64913"/>
    <w:rsid w:val="00D64BF8"/>
    <w:rsid w:val="00D65363"/>
    <w:rsid w:val="00D65862"/>
    <w:rsid w:val="00D669BE"/>
    <w:rsid w:val="00D673C6"/>
    <w:rsid w:val="00D678D7"/>
    <w:rsid w:val="00D67D8F"/>
    <w:rsid w:val="00D70364"/>
    <w:rsid w:val="00D70620"/>
    <w:rsid w:val="00D7104E"/>
    <w:rsid w:val="00D71371"/>
    <w:rsid w:val="00D71452"/>
    <w:rsid w:val="00D71590"/>
    <w:rsid w:val="00D71A8E"/>
    <w:rsid w:val="00D71BD7"/>
    <w:rsid w:val="00D7245D"/>
    <w:rsid w:val="00D72595"/>
    <w:rsid w:val="00D72EDF"/>
    <w:rsid w:val="00D73356"/>
    <w:rsid w:val="00D737F1"/>
    <w:rsid w:val="00D73A7D"/>
    <w:rsid w:val="00D73AF2"/>
    <w:rsid w:val="00D73D74"/>
    <w:rsid w:val="00D745E4"/>
    <w:rsid w:val="00D749A1"/>
    <w:rsid w:val="00D74C4F"/>
    <w:rsid w:val="00D751F4"/>
    <w:rsid w:val="00D75922"/>
    <w:rsid w:val="00D75AB8"/>
    <w:rsid w:val="00D75AF9"/>
    <w:rsid w:val="00D76244"/>
    <w:rsid w:val="00D76CD0"/>
    <w:rsid w:val="00D772E8"/>
    <w:rsid w:val="00D801EF"/>
    <w:rsid w:val="00D806D2"/>
    <w:rsid w:val="00D80C8C"/>
    <w:rsid w:val="00D8151C"/>
    <w:rsid w:val="00D81E45"/>
    <w:rsid w:val="00D8215E"/>
    <w:rsid w:val="00D82979"/>
    <w:rsid w:val="00D82ED5"/>
    <w:rsid w:val="00D82F8E"/>
    <w:rsid w:val="00D836DA"/>
    <w:rsid w:val="00D83876"/>
    <w:rsid w:val="00D83F7D"/>
    <w:rsid w:val="00D84D4E"/>
    <w:rsid w:val="00D85123"/>
    <w:rsid w:val="00D870BE"/>
    <w:rsid w:val="00D873CB"/>
    <w:rsid w:val="00D87533"/>
    <w:rsid w:val="00D87900"/>
    <w:rsid w:val="00D87C18"/>
    <w:rsid w:val="00D87C67"/>
    <w:rsid w:val="00D904BF"/>
    <w:rsid w:val="00D90D96"/>
    <w:rsid w:val="00D90FF8"/>
    <w:rsid w:val="00D9128E"/>
    <w:rsid w:val="00D9185C"/>
    <w:rsid w:val="00D91BDF"/>
    <w:rsid w:val="00D91E8A"/>
    <w:rsid w:val="00D91EE3"/>
    <w:rsid w:val="00D923DB"/>
    <w:rsid w:val="00D932B7"/>
    <w:rsid w:val="00D9441D"/>
    <w:rsid w:val="00D94AD4"/>
    <w:rsid w:val="00D94E37"/>
    <w:rsid w:val="00D95F90"/>
    <w:rsid w:val="00D96028"/>
    <w:rsid w:val="00D96234"/>
    <w:rsid w:val="00D96483"/>
    <w:rsid w:val="00D965A1"/>
    <w:rsid w:val="00D965F4"/>
    <w:rsid w:val="00D96D63"/>
    <w:rsid w:val="00D970CB"/>
    <w:rsid w:val="00D979A2"/>
    <w:rsid w:val="00D979E6"/>
    <w:rsid w:val="00DA05C0"/>
    <w:rsid w:val="00DA09E1"/>
    <w:rsid w:val="00DA0F6B"/>
    <w:rsid w:val="00DA1B09"/>
    <w:rsid w:val="00DA1FF2"/>
    <w:rsid w:val="00DA205C"/>
    <w:rsid w:val="00DA224B"/>
    <w:rsid w:val="00DA246F"/>
    <w:rsid w:val="00DA2555"/>
    <w:rsid w:val="00DA274E"/>
    <w:rsid w:val="00DA32B7"/>
    <w:rsid w:val="00DA34F8"/>
    <w:rsid w:val="00DA38A4"/>
    <w:rsid w:val="00DA3917"/>
    <w:rsid w:val="00DA41D4"/>
    <w:rsid w:val="00DA4214"/>
    <w:rsid w:val="00DA4A95"/>
    <w:rsid w:val="00DA550E"/>
    <w:rsid w:val="00DA60FB"/>
    <w:rsid w:val="00DA6397"/>
    <w:rsid w:val="00DA689E"/>
    <w:rsid w:val="00DA7224"/>
    <w:rsid w:val="00DA7481"/>
    <w:rsid w:val="00DA7634"/>
    <w:rsid w:val="00DA7E1C"/>
    <w:rsid w:val="00DA7FC3"/>
    <w:rsid w:val="00DB0B15"/>
    <w:rsid w:val="00DB0C8C"/>
    <w:rsid w:val="00DB0E2F"/>
    <w:rsid w:val="00DB1505"/>
    <w:rsid w:val="00DB1E3E"/>
    <w:rsid w:val="00DB1E7F"/>
    <w:rsid w:val="00DB21E4"/>
    <w:rsid w:val="00DB22EE"/>
    <w:rsid w:val="00DB2A1E"/>
    <w:rsid w:val="00DB306A"/>
    <w:rsid w:val="00DB34A4"/>
    <w:rsid w:val="00DB34D7"/>
    <w:rsid w:val="00DB362A"/>
    <w:rsid w:val="00DB4269"/>
    <w:rsid w:val="00DB44D0"/>
    <w:rsid w:val="00DB5489"/>
    <w:rsid w:val="00DB58A7"/>
    <w:rsid w:val="00DB7DC4"/>
    <w:rsid w:val="00DC0668"/>
    <w:rsid w:val="00DC0A62"/>
    <w:rsid w:val="00DC0B3D"/>
    <w:rsid w:val="00DC1075"/>
    <w:rsid w:val="00DC1BE7"/>
    <w:rsid w:val="00DC21CB"/>
    <w:rsid w:val="00DC22A4"/>
    <w:rsid w:val="00DC26FA"/>
    <w:rsid w:val="00DC27B8"/>
    <w:rsid w:val="00DC2937"/>
    <w:rsid w:val="00DC34E5"/>
    <w:rsid w:val="00DC3581"/>
    <w:rsid w:val="00DC3A81"/>
    <w:rsid w:val="00DC3A8E"/>
    <w:rsid w:val="00DC3B50"/>
    <w:rsid w:val="00DC496E"/>
    <w:rsid w:val="00DC559A"/>
    <w:rsid w:val="00DC5859"/>
    <w:rsid w:val="00DC5A65"/>
    <w:rsid w:val="00DC5A8D"/>
    <w:rsid w:val="00DC6625"/>
    <w:rsid w:val="00DC6877"/>
    <w:rsid w:val="00DC6C73"/>
    <w:rsid w:val="00DC6CCC"/>
    <w:rsid w:val="00DC7C03"/>
    <w:rsid w:val="00DC7D7B"/>
    <w:rsid w:val="00DD02DE"/>
    <w:rsid w:val="00DD0952"/>
    <w:rsid w:val="00DD096F"/>
    <w:rsid w:val="00DD0E73"/>
    <w:rsid w:val="00DD17C0"/>
    <w:rsid w:val="00DD1EAA"/>
    <w:rsid w:val="00DD22B3"/>
    <w:rsid w:val="00DD3087"/>
    <w:rsid w:val="00DD3151"/>
    <w:rsid w:val="00DD34F7"/>
    <w:rsid w:val="00DD368D"/>
    <w:rsid w:val="00DD3953"/>
    <w:rsid w:val="00DD4267"/>
    <w:rsid w:val="00DD4277"/>
    <w:rsid w:val="00DD4310"/>
    <w:rsid w:val="00DD48B9"/>
    <w:rsid w:val="00DD4D59"/>
    <w:rsid w:val="00DD587B"/>
    <w:rsid w:val="00DD5C00"/>
    <w:rsid w:val="00DD5E2D"/>
    <w:rsid w:val="00DD67CF"/>
    <w:rsid w:val="00DD67DA"/>
    <w:rsid w:val="00DE0B66"/>
    <w:rsid w:val="00DE0C4D"/>
    <w:rsid w:val="00DE10F8"/>
    <w:rsid w:val="00DE11DF"/>
    <w:rsid w:val="00DE133A"/>
    <w:rsid w:val="00DE1736"/>
    <w:rsid w:val="00DE17F5"/>
    <w:rsid w:val="00DE1BD5"/>
    <w:rsid w:val="00DE1E24"/>
    <w:rsid w:val="00DE29AA"/>
    <w:rsid w:val="00DE2AB3"/>
    <w:rsid w:val="00DE2AFB"/>
    <w:rsid w:val="00DE2FAB"/>
    <w:rsid w:val="00DE37F2"/>
    <w:rsid w:val="00DE3D1A"/>
    <w:rsid w:val="00DE456B"/>
    <w:rsid w:val="00DE525E"/>
    <w:rsid w:val="00DE5319"/>
    <w:rsid w:val="00DE54DF"/>
    <w:rsid w:val="00DE56F3"/>
    <w:rsid w:val="00DE5A9A"/>
    <w:rsid w:val="00DE5CE2"/>
    <w:rsid w:val="00DE60C0"/>
    <w:rsid w:val="00DE6616"/>
    <w:rsid w:val="00DE6707"/>
    <w:rsid w:val="00DE672A"/>
    <w:rsid w:val="00DE6BB9"/>
    <w:rsid w:val="00DE701C"/>
    <w:rsid w:val="00DE7451"/>
    <w:rsid w:val="00DE76E7"/>
    <w:rsid w:val="00DE7C42"/>
    <w:rsid w:val="00DE7DAF"/>
    <w:rsid w:val="00DF00FB"/>
    <w:rsid w:val="00DF018C"/>
    <w:rsid w:val="00DF037E"/>
    <w:rsid w:val="00DF0718"/>
    <w:rsid w:val="00DF0816"/>
    <w:rsid w:val="00DF08CC"/>
    <w:rsid w:val="00DF0BD2"/>
    <w:rsid w:val="00DF1DF4"/>
    <w:rsid w:val="00DF222E"/>
    <w:rsid w:val="00DF224A"/>
    <w:rsid w:val="00DF2674"/>
    <w:rsid w:val="00DF338F"/>
    <w:rsid w:val="00DF365E"/>
    <w:rsid w:val="00DF3D58"/>
    <w:rsid w:val="00DF3E24"/>
    <w:rsid w:val="00DF3F3A"/>
    <w:rsid w:val="00DF40E0"/>
    <w:rsid w:val="00DF42B3"/>
    <w:rsid w:val="00DF4903"/>
    <w:rsid w:val="00DF4BE5"/>
    <w:rsid w:val="00DF4C1B"/>
    <w:rsid w:val="00DF51BB"/>
    <w:rsid w:val="00DF67F9"/>
    <w:rsid w:val="00DF6CA6"/>
    <w:rsid w:val="00DF6D90"/>
    <w:rsid w:val="00DF6F39"/>
    <w:rsid w:val="00DF72CE"/>
    <w:rsid w:val="00E00152"/>
    <w:rsid w:val="00E00765"/>
    <w:rsid w:val="00E00A41"/>
    <w:rsid w:val="00E00CE6"/>
    <w:rsid w:val="00E00F61"/>
    <w:rsid w:val="00E017A0"/>
    <w:rsid w:val="00E01D79"/>
    <w:rsid w:val="00E01DD6"/>
    <w:rsid w:val="00E01EA8"/>
    <w:rsid w:val="00E0214E"/>
    <w:rsid w:val="00E02281"/>
    <w:rsid w:val="00E0315E"/>
    <w:rsid w:val="00E03215"/>
    <w:rsid w:val="00E03237"/>
    <w:rsid w:val="00E03413"/>
    <w:rsid w:val="00E03B66"/>
    <w:rsid w:val="00E03EE0"/>
    <w:rsid w:val="00E0458D"/>
    <w:rsid w:val="00E0465E"/>
    <w:rsid w:val="00E04C95"/>
    <w:rsid w:val="00E04E3A"/>
    <w:rsid w:val="00E05279"/>
    <w:rsid w:val="00E05573"/>
    <w:rsid w:val="00E05698"/>
    <w:rsid w:val="00E05756"/>
    <w:rsid w:val="00E05983"/>
    <w:rsid w:val="00E05AB4"/>
    <w:rsid w:val="00E05F40"/>
    <w:rsid w:val="00E064EA"/>
    <w:rsid w:val="00E06689"/>
    <w:rsid w:val="00E06760"/>
    <w:rsid w:val="00E06941"/>
    <w:rsid w:val="00E07345"/>
    <w:rsid w:val="00E073F2"/>
    <w:rsid w:val="00E07AEC"/>
    <w:rsid w:val="00E07B26"/>
    <w:rsid w:val="00E07C30"/>
    <w:rsid w:val="00E07C74"/>
    <w:rsid w:val="00E07F81"/>
    <w:rsid w:val="00E1010F"/>
    <w:rsid w:val="00E10BFB"/>
    <w:rsid w:val="00E11233"/>
    <w:rsid w:val="00E116AC"/>
    <w:rsid w:val="00E1177A"/>
    <w:rsid w:val="00E1188B"/>
    <w:rsid w:val="00E118DB"/>
    <w:rsid w:val="00E119B1"/>
    <w:rsid w:val="00E11C78"/>
    <w:rsid w:val="00E11EBF"/>
    <w:rsid w:val="00E12331"/>
    <w:rsid w:val="00E12F52"/>
    <w:rsid w:val="00E1331C"/>
    <w:rsid w:val="00E136E1"/>
    <w:rsid w:val="00E1422F"/>
    <w:rsid w:val="00E14A1B"/>
    <w:rsid w:val="00E1541F"/>
    <w:rsid w:val="00E15A82"/>
    <w:rsid w:val="00E16373"/>
    <w:rsid w:val="00E163BC"/>
    <w:rsid w:val="00E165A2"/>
    <w:rsid w:val="00E16D8B"/>
    <w:rsid w:val="00E17443"/>
    <w:rsid w:val="00E17868"/>
    <w:rsid w:val="00E20D42"/>
    <w:rsid w:val="00E20F17"/>
    <w:rsid w:val="00E21009"/>
    <w:rsid w:val="00E21B95"/>
    <w:rsid w:val="00E2205A"/>
    <w:rsid w:val="00E22093"/>
    <w:rsid w:val="00E2227F"/>
    <w:rsid w:val="00E22F43"/>
    <w:rsid w:val="00E2303A"/>
    <w:rsid w:val="00E23EEE"/>
    <w:rsid w:val="00E2405E"/>
    <w:rsid w:val="00E243BD"/>
    <w:rsid w:val="00E2442A"/>
    <w:rsid w:val="00E249DA"/>
    <w:rsid w:val="00E24E1F"/>
    <w:rsid w:val="00E24E92"/>
    <w:rsid w:val="00E2506C"/>
    <w:rsid w:val="00E25A4A"/>
    <w:rsid w:val="00E25D9F"/>
    <w:rsid w:val="00E261FA"/>
    <w:rsid w:val="00E26787"/>
    <w:rsid w:val="00E26BAF"/>
    <w:rsid w:val="00E26F18"/>
    <w:rsid w:val="00E27B7C"/>
    <w:rsid w:val="00E27D32"/>
    <w:rsid w:val="00E27D7A"/>
    <w:rsid w:val="00E30157"/>
    <w:rsid w:val="00E304EC"/>
    <w:rsid w:val="00E308D6"/>
    <w:rsid w:val="00E3106D"/>
    <w:rsid w:val="00E313F5"/>
    <w:rsid w:val="00E314E3"/>
    <w:rsid w:val="00E31554"/>
    <w:rsid w:val="00E31603"/>
    <w:rsid w:val="00E3164D"/>
    <w:rsid w:val="00E31B55"/>
    <w:rsid w:val="00E31D14"/>
    <w:rsid w:val="00E31D3E"/>
    <w:rsid w:val="00E31D8A"/>
    <w:rsid w:val="00E33295"/>
    <w:rsid w:val="00E333E6"/>
    <w:rsid w:val="00E33B01"/>
    <w:rsid w:val="00E34128"/>
    <w:rsid w:val="00E3436E"/>
    <w:rsid w:val="00E349A5"/>
    <w:rsid w:val="00E34EE1"/>
    <w:rsid w:val="00E35237"/>
    <w:rsid w:val="00E353B7"/>
    <w:rsid w:val="00E356D8"/>
    <w:rsid w:val="00E359A9"/>
    <w:rsid w:val="00E35CF4"/>
    <w:rsid w:val="00E366DB"/>
    <w:rsid w:val="00E36871"/>
    <w:rsid w:val="00E37169"/>
    <w:rsid w:val="00E373EF"/>
    <w:rsid w:val="00E37532"/>
    <w:rsid w:val="00E37B77"/>
    <w:rsid w:val="00E37ED4"/>
    <w:rsid w:val="00E4023B"/>
    <w:rsid w:val="00E40393"/>
    <w:rsid w:val="00E40576"/>
    <w:rsid w:val="00E406B5"/>
    <w:rsid w:val="00E40B1D"/>
    <w:rsid w:val="00E40B2B"/>
    <w:rsid w:val="00E40C89"/>
    <w:rsid w:val="00E40DAB"/>
    <w:rsid w:val="00E4116C"/>
    <w:rsid w:val="00E411C7"/>
    <w:rsid w:val="00E413B0"/>
    <w:rsid w:val="00E415A6"/>
    <w:rsid w:val="00E41E32"/>
    <w:rsid w:val="00E43520"/>
    <w:rsid w:val="00E43C33"/>
    <w:rsid w:val="00E441AF"/>
    <w:rsid w:val="00E442D4"/>
    <w:rsid w:val="00E45091"/>
    <w:rsid w:val="00E45345"/>
    <w:rsid w:val="00E455E1"/>
    <w:rsid w:val="00E45B20"/>
    <w:rsid w:val="00E45B63"/>
    <w:rsid w:val="00E45BF6"/>
    <w:rsid w:val="00E462CD"/>
    <w:rsid w:val="00E464D9"/>
    <w:rsid w:val="00E46F1D"/>
    <w:rsid w:val="00E47843"/>
    <w:rsid w:val="00E47CFD"/>
    <w:rsid w:val="00E47EA7"/>
    <w:rsid w:val="00E50290"/>
    <w:rsid w:val="00E506F1"/>
    <w:rsid w:val="00E5086F"/>
    <w:rsid w:val="00E50888"/>
    <w:rsid w:val="00E50988"/>
    <w:rsid w:val="00E50B03"/>
    <w:rsid w:val="00E512CA"/>
    <w:rsid w:val="00E51500"/>
    <w:rsid w:val="00E519D2"/>
    <w:rsid w:val="00E51C1A"/>
    <w:rsid w:val="00E51DB0"/>
    <w:rsid w:val="00E51DC9"/>
    <w:rsid w:val="00E51EC6"/>
    <w:rsid w:val="00E520F2"/>
    <w:rsid w:val="00E5245E"/>
    <w:rsid w:val="00E525D5"/>
    <w:rsid w:val="00E52BC9"/>
    <w:rsid w:val="00E52FD5"/>
    <w:rsid w:val="00E53378"/>
    <w:rsid w:val="00E53471"/>
    <w:rsid w:val="00E53BF8"/>
    <w:rsid w:val="00E53E57"/>
    <w:rsid w:val="00E542C8"/>
    <w:rsid w:val="00E54CCF"/>
    <w:rsid w:val="00E54D34"/>
    <w:rsid w:val="00E550A2"/>
    <w:rsid w:val="00E555E0"/>
    <w:rsid w:val="00E55931"/>
    <w:rsid w:val="00E562CF"/>
    <w:rsid w:val="00E562F6"/>
    <w:rsid w:val="00E56D38"/>
    <w:rsid w:val="00E5726A"/>
    <w:rsid w:val="00E57441"/>
    <w:rsid w:val="00E574DA"/>
    <w:rsid w:val="00E575B8"/>
    <w:rsid w:val="00E57873"/>
    <w:rsid w:val="00E579E2"/>
    <w:rsid w:val="00E601B2"/>
    <w:rsid w:val="00E602E9"/>
    <w:rsid w:val="00E60335"/>
    <w:rsid w:val="00E60753"/>
    <w:rsid w:val="00E60817"/>
    <w:rsid w:val="00E61268"/>
    <w:rsid w:val="00E6126B"/>
    <w:rsid w:val="00E61B8E"/>
    <w:rsid w:val="00E62146"/>
    <w:rsid w:val="00E6231D"/>
    <w:rsid w:val="00E625F0"/>
    <w:rsid w:val="00E62A93"/>
    <w:rsid w:val="00E62B9B"/>
    <w:rsid w:val="00E62DB6"/>
    <w:rsid w:val="00E63329"/>
    <w:rsid w:val="00E6347A"/>
    <w:rsid w:val="00E63561"/>
    <w:rsid w:val="00E651A8"/>
    <w:rsid w:val="00E654C3"/>
    <w:rsid w:val="00E65572"/>
    <w:rsid w:val="00E65645"/>
    <w:rsid w:val="00E65D00"/>
    <w:rsid w:val="00E65EF6"/>
    <w:rsid w:val="00E65F8C"/>
    <w:rsid w:val="00E66E2D"/>
    <w:rsid w:val="00E67514"/>
    <w:rsid w:val="00E70022"/>
    <w:rsid w:val="00E700B4"/>
    <w:rsid w:val="00E70A6C"/>
    <w:rsid w:val="00E70BC7"/>
    <w:rsid w:val="00E70E74"/>
    <w:rsid w:val="00E710FB"/>
    <w:rsid w:val="00E717E4"/>
    <w:rsid w:val="00E71C72"/>
    <w:rsid w:val="00E721EC"/>
    <w:rsid w:val="00E7280F"/>
    <w:rsid w:val="00E72883"/>
    <w:rsid w:val="00E72D29"/>
    <w:rsid w:val="00E72E0A"/>
    <w:rsid w:val="00E73105"/>
    <w:rsid w:val="00E7339E"/>
    <w:rsid w:val="00E735B3"/>
    <w:rsid w:val="00E7377D"/>
    <w:rsid w:val="00E73954"/>
    <w:rsid w:val="00E74A59"/>
    <w:rsid w:val="00E75135"/>
    <w:rsid w:val="00E75CAA"/>
    <w:rsid w:val="00E75CBE"/>
    <w:rsid w:val="00E75D59"/>
    <w:rsid w:val="00E75FC3"/>
    <w:rsid w:val="00E765A8"/>
    <w:rsid w:val="00E76DC8"/>
    <w:rsid w:val="00E77632"/>
    <w:rsid w:val="00E7765E"/>
    <w:rsid w:val="00E77E4D"/>
    <w:rsid w:val="00E77E6A"/>
    <w:rsid w:val="00E80EE3"/>
    <w:rsid w:val="00E80FDE"/>
    <w:rsid w:val="00E820A9"/>
    <w:rsid w:val="00E820C6"/>
    <w:rsid w:val="00E83397"/>
    <w:rsid w:val="00E836D4"/>
    <w:rsid w:val="00E83E64"/>
    <w:rsid w:val="00E841C7"/>
    <w:rsid w:val="00E84661"/>
    <w:rsid w:val="00E85658"/>
    <w:rsid w:val="00E85951"/>
    <w:rsid w:val="00E85C49"/>
    <w:rsid w:val="00E85E80"/>
    <w:rsid w:val="00E85F81"/>
    <w:rsid w:val="00E86465"/>
    <w:rsid w:val="00E869A2"/>
    <w:rsid w:val="00E86AE6"/>
    <w:rsid w:val="00E86E63"/>
    <w:rsid w:val="00E87077"/>
    <w:rsid w:val="00E8747E"/>
    <w:rsid w:val="00E87577"/>
    <w:rsid w:val="00E875DE"/>
    <w:rsid w:val="00E87FA5"/>
    <w:rsid w:val="00E9050F"/>
    <w:rsid w:val="00E90935"/>
    <w:rsid w:val="00E90997"/>
    <w:rsid w:val="00E91AE3"/>
    <w:rsid w:val="00E91E32"/>
    <w:rsid w:val="00E9215D"/>
    <w:rsid w:val="00E924F4"/>
    <w:rsid w:val="00E93918"/>
    <w:rsid w:val="00E93A60"/>
    <w:rsid w:val="00E93E62"/>
    <w:rsid w:val="00E94189"/>
    <w:rsid w:val="00E94277"/>
    <w:rsid w:val="00E945C3"/>
    <w:rsid w:val="00E94F20"/>
    <w:rsid w:val="00E950B1"/>
    <w:rsid w:val="00E952D6"/>
    <w:rsid w:val="00E95468"/>
    <w:rsid w:val="00E95A4B"/>
    <w:rsid w:val="00E95B15"/>
    <w:rsid w:val="00E95DB8"/>
    <w:rsid w:val="00E96083"/>
    <w:rsid w:val="00E9693E"/>
    <w:rsid w:val="00E97082"/>
    <w:rsid w:val="00E975E3"/>
    <w:rsid w:val="00E97AA0"/>
    <w:rsid w:val="00E97CDA"/>
    <w:rsid w:val="00EA02D1"/>
    <w:rsid w:val="00EA05D9"/>
    <w:rsid w:val="00EA0956"/>
    <w:rsid w:val="00EA110D"/>
    <w:rsid w:val="00EA14B4"/>
    <w:rsid w:val="00EA1E43"/>
    <w:rsid w:val="00EA2023"/>
    <w:rsid w:val="00EA21E4"/>
    <w:rsid w:val="00EA220C"/>
    <w:rsid w:val="00EA2BA6"/>
    <w:rsid w:val="00EA2C66"/>
    <w:rsid w:val="00EA3230"/>
    <w:rsid w:val="00EA4119"/>
    <w:rsid w:val="00EA4396"/>
    <w:rsid w:val="00EA4935"/>
    <w:rsid w:val="00EA493B"/>
    <w:rsid w:val="00EA4BD6"/>
    <w:rsid w:val="00EA5828"/>
    <w:rsid w:val="00EA5965"/>
    <w:rsid w:val="00EA5CB8"/>
    <w:rsid w:val="00EA6030"/>
    <w:rsid w:val="00EA6571"/>
    <w:rsid w:val="00EA6595"/>
    <w:rsid w:val="00EA697E"/>
    <w:rsid w:val="00EA6D07"/>
    <w:rsid w:val="00EA6E6D"/>
    <w:rsid w:val="00EA7435"/>
    <w:rsid w:val="00EA7968"/>
    <w:rsid w:val="00EA7F66"/>
    <w:rsid w:val="00EB0320"/>
    <w:rsid w:val="00EB0536"/>
    <w:rsid w:val="00EB067D"/>
    <w:rsid w:val="00EB0717"/>
    <w:rsid w:val="00EB1016"/>
    <w:rsid w:val="00EB1931"/>
    <w:rsid w:val="00EB1C0C"/>
    <w:rsid w:val="00EB2222"/>
    <w:rsid w:val="00EB2ACB"/>
    <w:rsid w:val="00EB3246"/>
    <w:rsid w:val="00EB3266"/>
    <w:rsid w:val="00EB38B3"/>
    <w:rsid w:val="00EB3A76"/>
    <w:rsid w:val="00EB3CD5"/>
    <w:rsid w:val="00EB3E36"/>
    <w:rsid w:val="00EB3FBD"/>
    <w:rsid w:val="00EB4CFB"/>
    <w:rsid w:val="00EB5876"/>
    <w:rsid w:val="00EB5B15"/>
    <w:rsid w:val="00EB61CD"/>
    <w:rsid w:val="00EB6949"/>
    <w:rsid w:val="00EB7215"/>
    <w:rsid w:val="00EB7728"/>
    <w:rsid w:val="00EB7963"/>
    <w:rsid w:val="00EB7D73"/>
    <w:rsid w:val="00EC0CA0"/>
    <w:rsid w:val="00EC0E7A"/>
    <w:rsid w:val="00EC1548"/>
    <w:rsid w:val="00EC1E3A"/>
    <w:rsid w:val="00EC23A9"/>
    <w:rsid w:val="00EC3162"/>
    <w:rsid w:val="00EC3E7B"/>
    <w:rsid w:val="00EC4014"/>
    <w:rsid w:val="00EC4437"/>
    <w:rsid w:val="00EC46E0"/>
    <w:rsid w:val="00EC4AC5"/>
    <w:rsid w:val="00EC547B"/>
    <w:rsid w:val="00EC5A2D"/>
    <w:rsid w:val="00EC5E94"/>
    <w:rsid w:val="00EC5F95"/>
    <w:rsid w:val="00EC64A5"/>
    <w:rsid w:val="00EC64D3"/>
    <w:rsid w:val="00EC7672"/>
    <w:rsid w:val="00ED025C"/>
    <w:rsid w:val="00ED0612"/>
    <w:rsid w:val="00ED0624"/>
    <w:rsid w:val="00ED069B"/>
    <w:rsid w:val="00ED10F1"/>
    <w:rsid w:val="00ED14D4"/>
    <w:rsid w:val="00ED18F8"/>
    <w:rsid w:val="00ED1DAB"/>
    <w:rsid w:val="00ED232A"/>
    <w:rsid w:val="00ED30C6"/>
    <w:rsid w:val="00ED3388"/>
    <w:rsid w:val="00ED35EA"/>
    <w:rsid w:val="00ED3B3A"/>
    <w:rsid w:val="00ED3E33"/>
    <w:rsid w:val="00ED3FE6"/>
    <w:rsid w:val="00ED457A"/>
    <w:rsid w:val="00ED4C40"/>
    <w:rsid w:val="00ED517A"/>
    <w:rsid w:val="00ED5693"/>
    <w:rsid w:val="00ED5957"/>
    <w:rsid w:val="00ED6E08"/>
    <w:rsid w:val="00ED745E"/>
    <w:rsid w:val="00ED79F9"/>
    <w:rsid w:val="00ED7F54"/>
    <w:rsid w:val="00EE007F"/>
    <w:rsid w:val="00EE0260"/>
    <w:rsid w:val="00EE0470"/>
    <w:rsid w:val="00EE0D44"/>
    <w:rsid w:val="00EE186E"/>
    <w:rsid w:val="00EE247F"/>
    <w:rsid w:val="00EE2D8B"/>
    <w:rsid w:val="00EE33EA"/>
    <w:rsid w:val="00EE33EC"/>
    <w:rsid w:val="00EE3576"/>
    <w:rsid w:val="00EE35E0"/>
    <w:rsid w:val="00EE3ACD"/>
    <w:rsid w:val="00EE4191"/>
    <w:rsid w:val="00EE46FF"/>
    <w:rsid w:val="00EE5049"/>
    <w:rsid w:val="00EE5F1C"/>
    <w:rsid w:val="00EE66DA"/>
    <w:rsid w:val="00EE68EB"/>
    <w:rsid w:val="00EE6C5D"/>
    <w:rsid w:val="00EE7C15"/>
    <w:rsid w:val="00EE7F01"/>
    <w:rsid w:val="00EE7F87"/>
    <w:rsid w:val="00EF037E"/>
    <w:rsid w:val="00EF06ED"/>
    <w:rsid w:val="00EF0DB7"/>
    <w:rsid w:val="00EF0EB8"/>
    <w:rsid w:val="00EF15D2"/>
    <w:rsid w:val="00EF1803"/>
    <w:rsid w:val="00EF19DD"/>
    <w:rsid w:val="00EF1EAF"/>
    <w:rsid w:val="00EF20A2"/>
    <w:rsid w:val="00EF20C0"/>
    <w:rsid w:val="00EF2799"/>
    <w:rsid w:val="00EF2DD4"/>
    <w:rsid w:val="00EF3278"/>
    <w:rsid w:val="00EF32D1"/>
    <w:rsid w:val="00EF3A7A"/>
    <w:rsid w:val="00EF40BB"/>
    <w:rsid w:val="00EF43E2"/>
    <w:rsid w:val="00EF441F"/>
    <w:rsid w:val="00EF4792"/>
    <w:rsid w:val="00EF4B13"/>
    <w:rsid w:val="00EF4D70"/>
    <w:rsid w:val="00EF5396"/>
    <w:rsid w:val="00EF5894"/>
    <w:rsid w:val="00EF5E5D"/>
    <w:rsid w:val="00EF64CC"/>
    <w:rsid w:val="00EF6627"/>
    <w:rsid w:val="00EF6942"/>
    <w:rsid w:val="00EF6A2D"/>
    <w:rsid w:val="00EF6D0B"/>
    <w:rsid w:val="00EF7A20"/>
    <w:rsid w:val="00EF7A95"/>
    <w:rsid w:val="00EF7D84"/>
    <w:rsid w:val="00EF7E97"/>
    <w:rsid w:val="00EF7F61"/>
    <w:rsid w:val="00F002EE"/>
    <w:rsid w:val="00F00B4B"/>
    <w:rsid w:val="00F01098"/>
    <w:rsid w:val="00F011DC"/>
    <w:rsid w:val="00F015FA"/>
    <w:rsid w:val="00F03441"/>
    <w:rsid w:val="00F03ADE"/>
    <w:rsid w:val="00F04FFC"/>
    <w:rsid w:val="00F0526D"/>
    <w:rsid w:val="00F057D9"/>
    <w:rsid w:val="00F057E6"/>
    <w:rsid w:val="00F05C45"/>
    <w:rsid w:val="00F06254"/>
    <w:rsid w:val="00F063E4"/>
    <w:rsid w:val="00F06415"/>
    <w:rsid w:val="00F0688F"/>
    <w:rsid w:val="00F07080"/>
    <w:rsid w:val="00F07B14"/>
    <w:rsid w:val="00F07C35"/>
    <w:rsid w:val="00F07E4A"/>
    <w:rsid w:val="00F1017B"/>
    <w:rsid w:val="00F1031D"/>
    <w:rsid w:val="00F103E0"/>
    <w:rsid w:val="00F10817"/>
    <w:rsid w:val="00F10B6D"/>
    <w:rsid w:val="00F10E70"/>
    <w:rsid w:val="00F10F4B"/>
    <w:rsid w:val="00F11F63"/>
    <w:rsid w:val="00F13489"/>
    <w:rsid w:val="00F13706"/>
    <w:rsid w:val="00F13B4C"/>
    <w:rsid w:val="00F13F98"/>
    <w:rsid w:val="00F143AF"/>
    <w:rsid w:val="00F14527"/>
    <w:rsid w:val="00F14C6C"/>
    <w:rsid w:val="00F1586F"/>
    <w:rsid w:val="00F159F6"/>
    <w:rsid w:val="00F15AEF"/>
    <w:rsid w:val="00F15F8D"/>
    <w:rsid w:val="00F16086"/>
    <w:rsid w:val="00F16373"/>
    <w:rsid w:val="00F16390"/>
    <w:rsid w:val="00F1642F"/>
    <w:rsid w:val="00F1683E"/>
    <w:rsid w:val="00F16F4F"/>
    <w:rsid w:val="00F1715B"/>
    <w:rsid w:val="00F1738A"/>
    <w:rsid w:val="00F173E7"/>
    <w:rsid w:val="00F17EBA"/>
    <w:rsid w:val="00F206D4"/>
    <w:rsid w:val="00F20F78"/>
    <w:rsid w:val="00F21D30"/>
    <w:rsid w:val="00F21DD1"/>
    <w:rsid w:val="00F2266E"/>
    <w:rsid w:val="00F22A2D"/>
    <w:rsid w:val="00F22C73"/>
    <w:rsid w:val="00F231CE"/>
    <w:rsid w:val="00F237A0"/>
    <w:rsid w:val="00F23E1E"/>
    <w:rsid w:val="00F24458"/>
    <w:rsid w:val="00F245FC"/>
    <w:rsid w:val="00F24B90"/>
    <w:rsid w:val="00F24C8B"/>
    <w:rsid w:val="00F24DE4"/>
    <w:rsid w:val="00F256DF"/>
    <w:rsid w:val="00F25750"/>
    <w:rsid w:val="00F25E8F"/>
    <w:rsid w:val="00F26172"/>
    <w:rsid w:val="00F26A47"/>
    <w:rsid w:val="00F26F2D"/>
    <w:rsid w:val="00F26F77"/>
    <w:rsid w:val="00F27327"/>
    <w:rsid w:val="00F27731"/>
    <w:rsid w:val="00F277F1"/>
    <w:rsid w:val="00F27F7B"/>
    <w:rsid w:val="00F3003F"/>
    <w:rsid w:val="00F3010E"/>
    <w:rsid w:val="00F301B0"/>
    <w:rsid w:val="00F3044A"/>
    <w:rsid w:val="00F30FFB"/>
    <w:rsid w:val="00F31063"/>
    <w:rsid w:val="00F31169"/>
    <w:rsid w:val="00F31267"/>
    <w:rsid w:val="00F31787"/>
    <w:rsid w:val="00F31CDB"/>
    <w:rsid w:val="00F31E84"/>
    <w:rsid w:val="00F323C9"/>
    <w:rsid w:val="00F32733"/>
    <w:rsid w:val="00F329D0"/>
    <w:rsid w:val="00F32BE1"/>
    <w:rsid w:val="00F32E73"/>
    <w:rsid w:val="00F33631"/>
    <w:rsid w:val="00F33B24"/>
    <w:rsid w:val="00F33C3C"/>
    <w:rsid w:val="00F34209"/>
    <w:rsid w:val="00F3438F"/>
    <w:rsid w:val="00F3500B"/>
    <w:rsid w:val="00F35427"/>
    <w:rsid w:val="00F35554"/>
    <w:rsid w:val="00F3575B"/>
    <w:rsid w:val="00F3591C"/>
    <w:rsid w:val="00F35B9A"/>
    <w:rsid w:val="00F35BB4"/>
    <w:rsid w:val="00F35C04"/>
    <w:rsid w:val="00F36515"/>
    <w:rsid w:val="00F3661C"/>
    <w:rsid w:val="00F36993"/>
    <w:rsid w:val="00F37D80"/>
    <w:rsid w:val="00F40303"/>
    <w:rsid w:val="00F405C7"/>
    <w:rsid w:val="00F4093B"/>
    <w:rsid w:val="00F40A95"/>
    <w:rsid w:val="00F40B75"/>
    <w:rsid w:val="00F41B99"/>
    <w:rsid w:val="00F41E9B"/>
    <w:rsid w:val="00F42432"/>
    <w:rsid w:val="00F42AED"/>
    <w:rsid w:val="00F431AA"/>
    <w:rsid w:val="00F4353E"/>
    <w:rsid w:val="00F43808"/>
    <w:rsid w:val="00F438EB"/>
    <w:rsid w:val="00F43D67"/>
    <w:rsid w:val="00F44256"/>
    <w:rsid w:val="00F446B4"/>
    <w:rsid w:val="00F44891"/>
    <w:rsid w:val="00F44ABD"/>
    <w:rsid w:val="00F44D3F"/>
    <w:rsid w:val="00F455B6"/>
    <w:rsid w:val="00F457EF"/>
    <w:rsid w:val="00F459CD"/>
    <w:rsid w:val="00F45B26"/>
    <w:rsid w:val="00F45CC8"/>
    <w:rsid w:val="00F4612A"/>
    <w:rsid w:val="00F462DA"/>
    <w:rsid w:val="00F4676C"/>
    <w:rsid w:val="00F46780"/>
    <w:rsid w:val="00F471CA"/>
    <w:rsid w:val="00F4764C"/>
    <w:rsid w:val="00F47E3D"/>
    <w:rsid w:val="00F50220"/>
    <w:rsid w:val="00F502F0"/>
    <w:rsid w:val="00F504A2"/>
    <w:rsid w:val="00F50819"/>
    <w:rsid w:val="00F50BEA"/>
    <w:rsid w:val="00F50F82"/>
    <w:rsid w:val="00F51280"/>
    <w:rsid w:val="00F51B84"/>
    <w:rsid w:val="00F51C43"/>
    <w:rsid w:val="00F52430"/>
    <w:rsid w:val="00F52692"/>
    <w:rsid w:val="00F52884"/>
    <w:rsid w:val="00F52A27"/>
    <w:rsid w:val="00F52B32"/>
    <w:rsid w:val="00F52B7B"/>
    <w:rsid w:val="00F52E07"/>
    <w:rsid w:val="00F533C1"/>
    <w:rsid w:val="00F5429F"/>
    <w:rsid w:val="00F542E2"/>
    <w:rsid w:val="00F545C1"/>
    <w:rsid w:val="00F547B1"/>
    <w:rsid w:val="00F54FFF"/>
    <w:rsid w:val="00F55094"/>
    <w:rsid w:val="00F552DF"/>
    <w:rsid w:val="00F55E68"/>
    <w:rsid w:val="00F56175"/>
    <w:rsid w:val="00F5657C"/>
    <w:rsid w:val="00F56A97"/>
    <w:rsid w:val="00F56BDB"/>
    <w:rsid w:val="00F57015"/>
    <w:rsid w:val="00F57377"/>
    <w:rsid w:val="00F57395"/>
    <w:rsid w:val="00F574D6"/>
    <w:rsid w:val="00F57532"/>
    <w:rsid w:val="00F576A7"/>
    <w:rsid w:val="00F60D9F"/>
    <w:rsid w:val="00F60DF0"/>
    <w:rsid w:val="00F60E68"/>
    <w:rsid w:val="00F60F07"/>
    <w:rsid w:val="00F61084"/>
    <w:rsid w:val="00F61481"/>
    <w:rsid w:val="00F61FA1"/>
    <w:rsid w:val="00F6248E"/>
    <w:rsid w:val="00F62804"/>
    <w:rsid w:val="00F62921"/>
    <w:rsid w:val="00F632B0"/>
    <w:rsid w:val="00F63E44"/>
    <w:rsid w:val="00F63F31"/>
    <w:rsid w:val="00F63FC2"/>
    <w:rsid w:val="00F645DB"/>
    <w:rsid w:val="00F648C7"/>
    <w:rsid w:val="00F64C64"/>
    <w:rsid w:val="00F6509E"/>
    <w:rsid w:val="00F65463"/>
    <w:rsid w:val="00F654F8"/>
    <w:rsid w:val="00F65E3D"/>
    <w:rsid w:val="00F66903"/>
    <w:rsid w:val="00F66920"/>
    <w:rsid w:val="00F66A41"/>
    <w:rsid w:val="00F66B70"/>
    <w:rsid w:val="00F670AC"/>
    <w:rsid w:val="00F67D32"/>
    <w:rsid w:val="00F700F9"/>
    <w:rsid w:val="00F70107"/>
    <w:rsid w:val="00F70D39"/>
    <w:rsid w:val="00F71113"/>
    <w:rsid w:val="00F7119E"/>
    <w:rsid w:val="00F711DB"/>
    <w:rsid w:val="00F713A7"/>
    <w:rsid w:val="00F71F19"/>
    <w:rsid w:val="00F71FFC"/>
    <w:rsid w:val="00F722C0"/>
    <w:rsid w:val="00F7234D"/>
    <w:rsid w:val="00F729F8"/>
    <w:rsid w:val="00F73C5D"/>
    <w:rsid w:val="00F73F79"/>
    <w:rsid w:val="00F744C4"/>
    <w:rsid w:val="00F74B60"/>
    <w:rsid w:val="00F74E81"/>
    <w:rsid w:val="00F752A8"/>
    <w:rsid w:val="00F7581A"/>
    <w:rsid w:val="00F75BFF"/>
    <w:rsid w:val="00F75FA5"/>
    <w:rsid w:val="00F761DC"/>
    <w:rsid w:val="00F76711"/>
    <w:rsid w:val="00F768DA"/>
    <w:rsid w:val="00F76925"/>
    <w:rsid w:val="00F76FC4"/>
    <w:rsid w:val="00F770E5"/>
    <w:rsid w:val="00F77286"/>
    <w:rsid w:val="00F77575"/>
    <w:rsid w:val="00F777C8"/>
    <w:rsid w:val="00F80732"/>
    <w:rsid w:val="00F81AC7"/>
    <w:rsid w:val="00F822CD"/>
    <w:rsid w:val="00F83CA7"/>
    <w:rsid w:val="00F841DC"/>
    <w:rsid w:val="00F848D9"/>
    <w:rsid w:val="00F8519C"/>
    <w:rsid w:val="00F8559B"/>
    <w:rsid w:val="00F85C67"/>
    <w:rsid w:val="00F861C2"/>
    <w:rsid w:val="00F867C6"/>
    <w:rsid w:val="00F86950"/>
    <w:rsid w:val="00F86C98"/>
    <w:rsid w:val="00F86F6A"/>
    <w:rsid w:val="00F87075"/>
    <w:rsid w:val="00F90D5D"/>
    <w:rsid w:val="00F90EAF"/>
    <w:rsid w:val="00F91272"/>
    <w:rsid w:val="00F912E9"/>
    <w:rsid w:val="00F91367"/>
    <w:rsid w:val="00F91D7B"/>
    <w:rsid w:val="00F91DA9"/>
    <w:rsid w:val="00F91F98"/>
    <w:rsid w:val="00F928B3"/>
    <w:rsid w:val="00F929E8"/>
    <w:rsid w:val="00F92A75"/>
    <w:rsid w:val="00F932D4"/>
    <w:rsid w:val="00F9341C"/>
    <w:rsid w:val="00F9460E"/>
    <w:rsid w:val="00F94697"/>
    <w:rsid w:val="00F949F2"/>
    <w:rsid w:val="00F94E06"/>
    <w:rsid w:val="00F94E4A"/>
    <w:rsid w:val="00F95618"/>
    <w:rsid w:val="00F95759"/>
    <w:rsid w:val="00F9586D"/>
    <w:rsid w:val="00F95A77"/>
    <w:rsid w:val="00F95D35"/>
    <w:rsid w:val="00F9648F"/>
    <w:rsid w:val="00F9651D"/>
    <w:rsid w:val="00F96900"/>
    <w:rsid w:val="00F96926"/>
    <w:rsid w:val="00F96AAA"/>
    <w:rsid w:val="00F971D4"/>
    <w:rsid w:val="00F974AF"/>
    <w:rsid w:val="00F976CC"/>
    <w:rsid w:val="00F97FF5"/>
    <w:rsid w:val="00FA0618"/>
    <w:rsid w:val="00FA08BA"/>
    <w:rsid w:val="00FA09F0"/>
    <w:rsid w:val="00FA0A63"/>
    <w:rsid w:val="00FA1D83"/>
    <w:rsid w:val="00FA2233"/>
    <w:rsid w:val="00FA237E"/>
    <w:rsid w:val="00FA2537"/>
    <w:rsid w:val="00FA27ED"/>
    <w:rsid w:val="00FA2E7D"/>
    <w:rsid w:val="00FA2FC4"/>
    <w:rsid w:val="00FA314C"/>
    <w:rsid w:val="00FA361F"/>
    <w:rsid w:val="00FA379C"/>
    <w:rsid w:val="00FA37E2"/>
    <w:rsid w:val="00FA3816"/>
    <w:rsid w:val="00FA3934"/>
    <w:rsid w:val="00FA3B48"/>
    <w:rsid w:val="00FA3DE5"/>
    <w:rsid w:val="00FA3FFC"/>
    <w:rsid w:val="00FA4434"/>
    <w:rsid w:val="00FA46A2"/>
    <w:rsid w:val="00FA5C7E"/>
    <w:rsid w:val="00FA692B"/>
    <w:rsid w:val="00FA6DB7"/>
    <w:rsid w:val="00FA7134"/>
    <w:rsid w:val="00FA76D9"/>
    <w:rsid w:val="00FA793C"/>
    <w:rsid w:val="00FA7C6A"/>
    <w:rsid w:val="00FA7EA7"/>
    <w:rsid w:val="00FB0904"/>
    <w:rsid w:val="00FB0A1C"/>
    <w:rsid w:val="00FB0AF7"/>
    <w:rsid w:val="00FB172B"/>
    <w:rsid w:val="00FB190F"/>
    <w:rsid w:val="00FB1D1C"/>
    <w:rsid w:val="00FB1D29"/>
    <w:rsid w:val="00FB216D"/>
    <w:rsid w:val="00FB2A46"/>
    <w:rsid w:val="00FB2FE5"/>
    <w:rsid w:val="00FB3060"/>
    <w:rsid w:val="00FB3B74"/>
    <w:rsid w:val="00FB3F7C"/>
    <w:rsid w:val="00FB44BD"/>
    <w:rsid w:val="00FB457A"/>
    <w:rsid w:val="00FB4A5B"/>
    <w:rsid w:val="00FB4BAF"/>
    <w:rsid w:val="00FB5709"/>
    <w:rsid w:val="00FB59FB"/>
    <w:rsid w:val="00FB5ADA"/>
    <w:rsid w:val="00FB5D19"/>
    <w:rsid w:val="00FB5DC3"/>
    <w:rsid w:val="00FB60C6"/>
    <w:rsid w:val="00FB66B2"/>
    <w:rsid w:val="00FC0709"/>
    <w:rsid w:val="00FC0DC9"/>
    <w:rsid w:val="00FC1684"/>
    <w:rsid w:val="00FC1872"/>
    <w:rsid w:val="00FC1DCC"/>
    <w:rsid w:val="00FC200C"/>
    <w:rsid w:val="00FC23E5"/>
    <w:rsid w:val="00FC24F3"/>
    <w:rsid w:val="00FC25BC"/>
    <w:rsid w:val="00FC3549"/>
    <w:rsid w:val="00FC443C"/>
    <w:rsid w:val="00FC4AB0"/>
    <w:rsid w:val="00FC5E2F"/>
    <w:rsid w:val="00FC5F2A"/>
    <w:rsid w:val="00FC6043"/>
    <w:rsid w:val="00FC6F5E"/>
    <w:rsid w:val="00FC7820"/>
    <w:rsid w:val="00FC7B4C"/>
    <w:rsid w:val="00FD0A50"/>
    <w:rsid w:val="00FD0BF7"/>
    <w:rsid w:val="00FD0DAA"/>
    <w:rsid w:val="00FD12AC"/>
    <w:rsid w:val="00FD140F"/>
    <w:rsid w:val="00FD1442"/>
    <w:rsid w:val="00FD17BF"/>
    <w:rsid w:val="00FD1AAA"/>
    <w:rsid w:val="00FD2100"/>
    <w:rsid w:val="00FD2497"/>
    <w:rsid w:val="00FD25C8"/>
    <w:rsid w:val="00FD264B"/>
    <w:rsid w:val="00FD2E51"/>
    <w:rsid w:val="00FD3071"/>
    <w:rsid w:val="00FD349C"/>
    <w:rsid w:val="00FD3B6D"/>
    <w:rsid w:val="00FD435A"/>
    <w:rsid w:val="00FD4622"/>
    <w:rsid w:val="00FD58F7"/>
    <w:rsid w:val="00FD59D8"/>
    <w:rsid w:val="00FD6363"/>
    <w:rsid w:val="00FD66CC"/>
    <w:rsid w:val="00FD68FB"/>
    <w:rsid w:val="00FD6CB0"/>
    <w:rsid w:val="00FD77D6"/>
    <w:rsid w:val="00FE0203"/>
    <w:rsid w:val="00FE04BF"/>
    <w:rsid w:val="00FE0621"/>
    <w:rsid w:val="00FE0710"/>
    <w:rsid w:val="00FE0B96"/>
    <w:rsid w:val="00FE0E7E"/>
    <w:rsid w:val="00FE12AF"/>
    <w:rsid w:val="00FE1841"/>
    <w:rsid w:val="00FE1927"/>
    <w:rsid w:val="00FE1E3F"/>
    <w:rsid w:val="00FE23DC"/>
    <w:rsid w:val="00FE3562"/>
    <w:rsid w:val="00FE3677"/>
    <w:rsid w:val="00FE3AEA"/>
    <w:rsid w:val="00FE3B9F"/>
    <w:rsid w:val="00FE3D78"/>
    <w:rsid w:val="00FE419B"/>
    <w:rsid w:val="00FE4323"/>
    <w:rsid w:val="00FE4F25"/>
    <w:rsid w:val="00FE531C"/>
    <w:rsid w:val="00FE585E"/>
    <w:rsid w:val="00FE592E"/>
    <w:rsid w:val="00FE5AEC"/>
    <w:rsid w:val="00FE6DF9"/>
    <w:rsid w:val="00FE7285"/>
    <w:rsid w:val="00FE771A"/>
    <w:rsid w:val="00FE7C4E"/>
    <w:rsid w:val="00FF0168"/>
    <w:rsid w:val="00FF0670"/>
    <w:rsid w:val="00FF11E9"/>
    <w:rsid w:val="00FF12BF"/>
    <w:rsid w:val="00FF2242"/>
    <w:rsid w:val="00FF23D9"/>
    <w:rsid w:val="00FF250F"/>
    <w:rsid w:val="00FF26BB"/>
    <w:rsid w:val="00FF39BB"/>
    <w:rsid w:val="00FF54D9"/>
    <w:rsid w:val="00FF567C"/>
    <w:rsid w:val="00FF5A49"/>
    <w:rsid w:val="00FF5F5D"/>
    <w:rsid w:val="00FF61FE"/>
    <w:rsid w:val="00FF66B5"/>
    <w:rsid w:val="00FF66E4"/>
    <w:rsid w:val="00FF76C3"/>
    <w:rsid w:val="00FF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09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C6902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8C69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a1"/>
    <w:basedOn w:val="Normal"/>
    <w:uiPriority w:val="99"/>
    <w:rsid w:val="008C69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rticleseparator">
    <w:name w:val="article_separator"/>
    <w:basedOn w:val="DefaultParagraphFont"/>
    <w:uiPriority w:val="99"/>
    <w:rsid w:val="008C69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192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9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192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192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192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6</Pages>
  <Words>1997</Words>
  <Characters>11387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Starikova_A</cp:lastModifiedBy>
  <cp:revision>16</cp:revision>
  <cp:lastPrinted>2014-09-03T06:28:00Z</cp:lastPrinted>
  <dcterms:created xsi:type="dcterms:W3CDTF">2014-08-08T08:30:00Z</dcterms:created>
  <dcterms:modified xsi:type="dcterms:W3CDTF">2014-09-03T06:30:00Z</dcterms:modified>
</cp:coreProperties>
</file>