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C13" w:rsidRDefault="00F94C13" w:rsidP="00AD2A24">
      <w:pPr>
        <w:spacing w:line="360" w:lineRule="auto"/>
        <w:ind w:left="567" w:right="2" w:hanging="747"/>
        <w:jc w:val="center"/>
        <w:rPr>
          <w:sz w:val="24"/>
        </w:rPr>
      </w:pPr>
      <w:r>
        <w:rPr>
          <w:sz w:val="24"/>
        </w:rPr>
        <w:t xml:space="preserve"> </w:t>
      </w:r>
      <w:r w:rsidRPr="00B97CC6"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.6pt;height:63pt;visibility:visible">
            <v:imagedata r:id="rId4" o:title="" gain="61604f"/>
          </v:shape>
        </w:pict>
      </w:r>
    </w:p>
    <w:p w:rsidR="00F94C13" w:rsidRDefault="00F94C13" w:rsidP="00AD2A24">
      <w:pPr>
        <w:shd w:val="clear" w:color="auto" w:fill="FFFFFF"/>
        <w:spacing w:before="105"/>
        <w:ind w:left="567"/>
        <w:rPr>
          <w:rFonts w:ascii="Palatino Linotype" w:hAnsi="Palatino Linotype"/>
          <w:b/>
          <w:color w:val="003366"/>
          <w:spacing w:val="60"/>
          <w:sz w:val="36"/>
          <w:szCs w:val="36"/>
        </w:rPr>
      </w:pPr>
      <w:r>
        <w:rPr>
          <w:rFonts w:ascii="Palatino Linotype" w:hAnsi="Palatino Linotype"/>
          <w:b/>
          <w:color w:val="003366"/>
          <w:spacing w:val="60"/>
          <w:sz w:val="36"/>
          <w:szCs w:val="36"/>
        </w:rPr>
        <w:t xml:space="preserve">                        ГЛАВА</w:t>
      </w:r>
    </w:p>
    <w:p w:rsidR="00F94C13" w:rsidRDefault="00F94C13" w:rsidP="00AD2A24">
      <w:pPr>
        <w:shd w:val="clear" w:color="auto" w:fill="FFFFFF"/>
        <w:spacing w:before="105" w:line="540" w:lineRule="exact"/>
        <w:jc w:val="center"/>
        <w:rPr>
          <w:rFonts w:ascii="Palatino Linotype" w:hAnsi="Palatino Linotype"/>
          <w:b/>
          <w:color w:val="003366"/>
          <w:spacing w:val="-1"/>
          <w:sz w:val="32"/>
        </w:rPr>
      </w:pPr>
      <w:r>
        <w:rPr>
          <w:rFonts w:ascii="Palatino Linotype" w:hAnsi="Palatino Linotype"/>
          <w:b/>
          <w:color w:val="003366"/>
          <w:spacing w:val="-1"/>
          <w:sz w:val="32"/>
        </w:rPr>
        <w:t xml:space="preserve">ВОЛОКОЛАМСКОГО МУНИЦИПАЛЬНОГО РАЙОНА     </w:t>
      </w:r>
    </w:p>
    <w:p w:rsidR="00F94C13" w:rsidRDefault="00F94C13" w:rsidP="00AD2A24">
      <w:pPr>
        <w:shd w:val="clear" w:color="auto" w:fill="FFFFFF"/>
        <w:spacing w:before="105" w:line="540" w:lineRule="exact"/>
        <w:jc w:val="center"/>
        <w:rPr>
          <w:rFonts w:ascii="Palatino Linotype" w:hAnsi="Palatino Linotype"/>
          <w:b/>
          <w:color w:val="003366"/>
          <w:sz w:val="32"/>
        </w:rPr>
      </w:pPr>
      <w:r>
        <w:rPr>
          <w:rFonts w:ascii="Palatino Linotype" w:hAnsi="Palatino Linotype"/>
          <w:b/>
          <w:color w:val="003366"/>
          <w:spacing w:val="-1"/>
          <w:sz w:val="32"/>
        </w:rPr>
        <w:t xml:space="preserve">  МОСКОВСКОЙ ОБЛАСТИ</w:t>
      </w:r>
    </w:p>
    <w:p w:rsidR="00F94C13" w:rsidRDefault="00F94C13" w:rsidP="00AD2A24">
      <w:pPr>
        <w:shd w:val="clear" w:color="auto" w:fill="FFFFFF"/>
        <w:spacing w:before="255"/>
        <w:ind w:left="567"/>
        <w:rPr>
          <w:rFonts w:ascii="Palatino Linotype" w:hAnsi="Palatino Linotype"/>
          <w:b/>
          <w:color w:val="003366"/>
          <w:spacing w:val="121"/>
          <w:sz w:val="36"/>
          <w:szCs w:val="36"/>
        </w:rPr>
      </w:pPr>
      <w:r>
        <w:rPr>
          <w:rFonts w:ascii="Palatino Linotype" w:hAnsi="Palatino Linotype"/>
          <w:b/>
          <w:color w:val="003366"/>
          <w:spacing w:val="121"/>
          <w:sz w:val="36"/>
          <w:szCs w:val="36"/>
        </w:rPr>
        <w:t xml:space="preserve">          ПОСТАНОВЛЕНИЕ</w:t>
      </w:r>
    </w:p>
    <w:p w:rsidR="00F94C13" w:rsidRDefault="00F94C13" w:rsidP="00AD2A24">
      <w:pPr>
        <w:shd w:val="clear" w:color="auto" w:fill="FFFFFF"/>
        <w:spacing w:before="100" w:after="100"/>
        <w:ind w:left="567"/>
        <w:rPr>
          <w:rFonts w:ascii="Palatino Linotype" w:hAnsi="Palatino Linotype"/>
          <w:color w:val="003366"/>
          <w:spacing w:val="121"/>
        </w:rPr>
      </w:pPr>
    </w:p>
    <w:p w:rsidR="00F94C13" w:rsidRDefault="00F94C13" w:rsidP="00AD2A24">
      <w:pPr>
        <w:shd w:val="clear" w:color="auto" w:fill="FFFFFF"/>
        <w:spacing w:before="100" w:after="100"/>
        <w:ind w:left="567" w:hanging="283"/>
        <w:rPr>
          <w:rFonts w:ascii="Palatino Linotype" w:hAnsi="Palatino Linotype"/>
          <w:color w:val="003366"/>
          <w:sz w:val="24"/>
        </w:rPr>
      </w:pPr>
      <w:r>
        <w:rPr>
          <w:rFonts w:ascii="Palatino Linotype" w:hAnsi="Palatino Linotype"/>
          <w:color w:val="003366"/>
          <w:sz w:val="24"/>
        </w:rPr>
        <w:t>От______</w:t>
      </w:r>
      <w:r w:rsidRPr="00A95490">
        <w:rPr>
          <w:rFonts w:ascii="Palatino Linotype" w:hAnsi="Palatino Linotype"/>
          <w:color w:val="003366"/>
          <w:sz w:val="24"/>
          <w:u w:val="single"/>
        </w:rPr>
        <w:t>22.09.2014</w:t>
      </w:r>
      <w:r>
        <w:rPr>
          <w:rFonts w:ascii="Palatino Linotype" w:hAnsi="Palatino Linotype"/>
          <w:color w:val="003366"/>
          <w:sz w:val="24"/>
        </w:rPr>
        <w:t xml:space="preserve">________                </w:t>
      </w:r>
      <w:r>
        <w:rPr>
          <w:rFonts w:ascii="Palatino Linotype" w:hAnsi="Palatino Linotype"/>
          <w:color w:val="003366"/>
          <w:sz w:val="24"/>
        </w:rPr>
        <w:tab/>
      </w:r>
      <w:r>
        <w:rPr>
          <w:rFonts w:ascii="Palatino Linotype" w:hAnsi="Palatino Linotype"/>
          <w:color w:val="003366"/>
          <w:sz w:val="24"/>
        </w:rPr>
        <w:tab/>
        <w:t xml:space="preserve">                             №______</w:t>
      </w:r>
      <w:r w:rsidRPr="00A95490">
        <w:rPr>
          <w:rFonts w:ascii="Palatino Linotype" w:hAnsi="Palatino Linotype"/>
          <w:color w:val="003366"/>
          <w:sz w:val="24"/>
          <w:u w:val="single"/>
        </w:rPr>
        <w:t>1518_______</w:t>
      </w:r>
    </w:p>
    <w:p w:rsidR="00F94C13" w:rsidRDefault="00F94C13" w:rsidP="00A92856">
      <w:pPr>
        <w:shd w:val="clear" w:color="auto" w:fill="FFFFFF"/>
        <w:spacing w:before="100" w:after="100"/>
        <w:ind w:left="567" w:hanging="283"/>
        <w:rPr>
          <w:rFonts w:ascii="Arial" w:hAnsi="Arial" w:cs="Arial"/>
          <w:smallCaps/>
          <w:color w:val="003366"/>
        </w:rPr>
      </w:pPr>
      <w:r>
        <w:rPr>
          <w:rFonts w:ascii="Arial" w:hAnsi="Arial" w:cs="Arial"/>
          <w:smallCaps/>
          <w:color w:val="003366"/>
        </w:rPr>
        <w:t xml:space="preserve">                                                                                      г. Волоколамск</w:t>
      </w:r>
    </w:p>
    <w:p w:rsidR="00F94C13" w:rsidRDefault="00F94C13" w:rsidP="00A92856">
      <w:pPr>
        <w:shd w:val="clear" w:color="auto" w:fill="FFFFFF"/>
        <w:spacing w:before="100" w:after="100"/>
        <w:ind w:left="567" w:hanging="283"/>
        <w:rPr>
          <w:rFonts w:ascii="Arial" w:hAnsi="Arial" w:cs="Arial"/>
          <w:bCs/>
          <w:color w:val="000000"/>
          <w:sz w:val="24"/>
          <w:szCs w:val="24"/>
        </w:rPr>
      </w:pPr>
    </w:p>
    <w:p w:rsidR="00F94C13" w:rsidRPr="0031199D" w:rsidRDefault="00F94C13" w:rsidP="00AD2A24">
      <w:pPr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О внесении изменений в постановление главы Волоколамского </w:t>
      </w:r>
    </w:p>
    <w:p w:rsidR="00F94C13" w:rsidRPr="0031199D" w:rsidRDefault="00F94C13" w:rsidP="00AD2A24">
      <w:pPr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31199D">
        <w:rPr>
          <w:rFonts w:ascii="Arial" w:hAnsi="Arial" w:cs="Arial"/>
          <w:bCs/>
          <w:color w:val="000000"/>
          <w:sz w:val="24"/>
          <w:szCs w:val="24"/>
        </w:rPr>
        <w:t>муниципальног</w:t>
      </w:r>
      <w:r>
        <w:rPr>
          <w:rFonts w:ascii="Arial" w:hAnsi="Arial" w:cs="Arial"/>
          <w:bCs/>
          <w:color w:val="000000"/>
          <w:sz w:val="24"/>
          <w:szCs w:val="24"/>
        </w:rPr>
        <w:t>о района Московской области от 14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>.1</w:t>
      </w:r>
      <w:r>
        <w:rPr>
          <w:rFonts w:ascii="Arial" w:hAnsi="Arial" w:cs="Arial"/>
          <w:bCs/>
          <w:color w:val="000000"/>
          <w:sz w:val="24"/>
          <w:szCs w:val="24"/>
        </w:rPr>
        <w:t>0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>.201</w:t>
      </w:r>
      <w:r>
        <w:rPr>
          <w:rFonts w:ascii="Arial" w:hAnsi="Arial" w:cs="Arial"/>
          <w:bCs/>
          <w:color w:val="000000"/>
          <w:sz w:val="24"/>
          <w:szCs w:val="24"/>
        </w:rPr>
        <w:t>3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№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3252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 </w:t>
      </w:r>
    </w:p>
    <w:p w:rsidR="00F94C13" w:rsidRDefault="00F94C13" w:rsidP="00AD2A24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F94C13" w:rsidRPr="007D22CD" w:rsidRDefault="00F94C13" w:rsidP="00B634E7">
      <w:pPr>
        <w:jc w:val="both"/>
        <w:rPr>
          <w:rFonts w:ascii="Arial" w:hAnsi="Arial" w:cs="Arial"/>
          <w:sz w:val="24"/>
          <w:szCs w:val="24"/>
        </w:rPr>
      </w:pPr>
      <w:r w:rsidRPr="00B634E7">
        <w:rPr>
          <w:rFonts w:ascii="Arial" w:hAnsi="Arial" w:cs="Arial"/>
          <w:bCs/>
          <w:sz w:val="24"/>
          <w:szCs w:val="24"/>
        </w:rPr>
        <w:t xml:space="preserve">        В соответствии с Бюджетным кодексом Российской Федерации, постановлением главы Волоколамского муниципального </w:t>
      </w:r>
      <w:r w:rsidRPr="00C17480">
        <w:rPr>
          <w:rFonts w:ascii="Arial" w:hAnsi="Arial" w:cs="Arial"/>
          <w:bCs/>
          <w:sz w:val="24"/>
          <w:szCs w:val="24"/>
        </w:rPr>
        <w:t>района от  08.08.2013 № 2379 «</w:t>
      </w:r>
      <w:r w:rsidRPr="00B634E7">
        <w:rPr>
          <w:rFonts w:ascii="Arial" w:hAnsi="Arial" w:cs="Arial"/>
          <w:bCs/>
          <w:sz w:val="24"/>
          <w:szCs w:val="24"/>
        </w:rPr>
        <w:t xml:space="preserve">Об утверждении </w:t>
      </w:r>
      <w:r w:rsidRPr="0096263C">
        <w:rPr>
          <w:rFonts w:ascii="Arial" w:hAnsi="Arial" w:cs="Arial"/>
          <w:bCs/>
          <w:sz w:val="24"/>
          <w:szCs w:val="24"/>
        </w:rPr>
        <w:t>порядка принятия решений о разработке муниципальных программ Волоколамского муниципального района Московской области их формирования и реализации»</w:t>
      </w:r>
      <w:r>
        <w:rPr>
          <w:rFonts w:ascii="Arial" w:hAnsi="Arial" w:cs="Arial"/>
          <w:bCs/>
          <w:sz w:val="24"/>
          <w:szCs w:val="24"/>
        </w:rPr>
        <w:t>,</w:t>
      </w:r>
    </w:p>
    <w:p w:rsidR="00F94C13" w:rsidRPr="00B634E7" w:rsidRDefault="00F94C13" w:rsidP="00B634E7">
      <w:pPr>
        <w:widowControl/>
        <w:ind w:firstLine="540"/>
        <w:jc w:val="both"/>
        <w:rPr>
          <w:rFonts w:ascii="Arial" w:hAnsi="Arial" w:cs="Arial"/>
          <w:sz w:val="24"/>
          <w:szCs w:val="24"/>
        </w:rPr>
      </w:pPr>
    </w:p>
    <w:p w:rsidR="00F94C13" w:rsidRPr="0031199D" w:rsidRDefault="00F94C13" w:rsidP="00AD2A24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  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>ПОСТАНОВЛЯЮ:</w:t>
      </w:r>
    </w:p>
    <w:p w:rsidR="00F94C13" w:rsidRPr="0031199D" w:rsidRDefault="00F94C13" w:rsidP="00AD2A24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    1</w:t>
      </w:r>
      <w:r>
        <w:rPr>
          <w:rFonts w:ascii="Arial" w:hAnsi="Arial" w:cs="Arial"/>
          <w:bCs/>
          <w:color w:val="000000"/>
          <w:sz w:val="24"/>
          <w:szCs w:val="24"/>
        </w:rPr>
        <w:t>. Внести в м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униципальную </w:t>
      </w:r>
      <w:r w:rsidRPr="00705FA3">
        <w:rPr>
          <w:rFonts w:ascii="Arial" w:hAnsi="Arial" w:cs="Arial"/>
          <w:bCs/>
          <w:color w:val="000000"/>
          <w:sz w:val="24"/>
          <w:szCs w:val="24"/>
        </w:rPr>
        <w:t xml:space="preserve">программу </w:t>
      </w:r>
      <w:r w:rsidRPr="00705FA3">
        <w:rPr>
          <w:rFonts w:ascii="Arial" w:hAnsi="Arial" w:cs="Arial"/>
          <w:sz w:val="24"/>
          <w:szCs w:val="24"/>
        </w:rPr>
        <w:t>Волоколамского муниципального района Московской области</w:t>
      </w:r>
      <w:r w:rsidRPr="00705FA3">
        <w:rPr>
          <w:rFonts w:ascii="Arial" w:hAnsi="Arial" w:cs="Arial"/>
          <w:bCs/>
          <w:color w:val="000000"/>
          <w:sz w:val="24"/>
          <w:szCs w:val="24"/>
        </w:rPr>
        <w:t xml:space="preserve"> «Развитие физической культуры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и спорта в Волоколамском муниципальном районе на 201</w:t>
      </w:r>
      <w:r>
        <w:rPr>
          <w:rFonts w:ascii="Arial" w:hAnsi="Arial" w:cs="Arial"/>
          <w:bCs/>
          <w:color w:val="000000"/>
          <w:sz w:val="24"/>
          <w:szCs w:val="24"/>
        </w:rPr>
        <w:t>4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>–201</w:t>
      </w:r>
      <w:r>
        <w:rPr>
          <w:rFonts w:ascii="Arial" w:hAnsi="Arial" w:cs="Arial"/>
          <w:bCs/>
          <w:color w:val="000000"/>
          <w:sz w:val="24"/>
          <w:szCs w:val="24"/>
        </w:rPr>
        <w:t>6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годы», утвержденную постановлением главы  Волоколамского муниципальног</w:t>
      </w:r>
      <w:r>
        <w:rPr>
          <w:rFonts w:ascii="Arial" w:hAnsi="Arial" w:cs="Arial"/>
          <w:bCs/>
          <w:color w:val="000000"/>
          <w:sz w:val="24"/>
          <w:szCs w:val="24"/>
        </w:rPr>
        <w:t>о района Московской области от 14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>.1</w:t>
      </w:r>
      <w:r>
        <w:rPr>
          <w:rFonts w:ascii="Arial" w:hAnsi="Arial" w:cs="Arial"/>
          <w:bCs/>
          <w:color w:val="000000"/>
          <w:sz w:val="24"/>
          <w:szCs w:val="24"/>
        </w:rPr>
        <w:t>0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>.201</w:t>
      </w:r>
      <w:r>
        <w:rPr>
          <w:rFonts w:ascii="Arial" w:hAnsi="Arial" w:cs="Arial"/>
          <w:bCs/>
          <w:color w:val="000000"/>
          <w:sz w:val="24"/>
          <w:szCs w:val="24"/>
        </w:rPr>
        <w:t>3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№ 3</w:t>
      </w:r>
      <w:r>
        <w:rPr>
          <w:rFonts w:ascii="Arial" w:hAnsi="Arial" w:cs="Arial"/>
          <w:bCs/>
          <w:color w:val="000000"/>
          <w:sz w:val="24"/>
          <w:szCs w:val="24"/>
        </w:rPr>
        <w:t>252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«Об утверждении Муниципальной программы «Развитие физической культуры и спорта в Волоколамском муниципальном районе на 201</w:t>
      </w:r>
      <w:r>
        <w:rPr>
          <w:rFonts w:ascii="Arial" w:hAnsi="Arial" w:cs="Arial"/>
          <w:bCs/>
          <w:color w:val="000000"/>
          <w:sz w:val="24"/>
          <w:szCs w:val="24"/>
        </w:rPr>
        <w:t>4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>-201</w:t>
      </w:r>
      <w:r>
        <w:rPr>
          <w:rFonts w:ascii="Arial" w:hAnsi="Arial" w:cs="Arial"/>
          <w:bCs/>
          <w:color w:val="000000"/>
          <w:sz w:val="24"/>
          <w:szCs w:val="24"/>
        </w:rPr>
        <w:t>6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годы» (далее – Программа)</w:t>
      </w:r>
      <w:r>
        <w:rPr>
          <w:rFonts w:ascii="Arial" w:hAnsi="Arial" w:cs="Arial"/>
          <w:bCs/>
          <w:color w:val="000000"/>
          <w:sz w:val="24"/>
          <w:szCs w:val="24"/>
        </w:rPr>
        <w:t>,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следующие изменения:</w:t>
      </w:r>
    </w:p>
    <w:p w:rsidR="00F94C13" w:rsidRDefault="00F94C13" w:rsidP="00684742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  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 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1.1. </w:t>
      </w:r>
      <w:r>
        <w:rPr>
          <w:rFonts w:ascii="Arial" w:hAnsi="Arial" w:cs="Arial"/>
          <w:bCs/>
          <w:color w:val="000000"/>
          <w:sz w:val="24"/>
          <w:szCs w:val="24"/>
        </w:rPr>
        <w:t>Раздел 1 «Паспорт» Программы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, изложить в  редакции согласно приложению № </w:t>
      </w:r>
      <w:r>
        <w:rPr>
          <w:rFonts w:ascii="Arial" w:hAnsi="Arial" w:cs="Arial"/>
          <w:bCs/>
          <w:color w:val="000000"/>
          <w:sz w:val="24"/>
          <w:szCs w:val="24"/>
        </w:rPr>
        <w:t>1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к настоящему постановлению.</w:t>
      </w:r>
    </w:p>
    <w:p w:rsidR="00F94C13" w:rsidRDefault="00F94C13" w:rsidP="00684742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1.2. Раздел 3 «Планируемые количественные и качественные показатели эффективности реализации Программы» Программы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, изложить в  редакции согласно приложению № </w:t>
      </w:r>
      <w:r>
        <w:rPr>
          <w:rFonts w:ascii="Arial" w:hAnsi="Arial" w:cs="Arial"/>
          <w:bCs/>
          <w:color w:val="000000"/>
          <w:sz w:val="24"/>
          <w:szCs w:val="24"/>
        </w:rPr>
        <w:t>2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к настоящему постановлению.</w:t>
      </w:r>
    </w:p>
    <w:p w:rsidR="00F94C13" w:rsidRDefault="00F94C13" w:rsidP="00684742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1.3. Приложение № 1 «Перечень 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>мероприятий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муниципальной программы «Развитие физической культуры и спорта в Волоколамском муниципальном районе на 2014-2016 годы» раздела 4 Программы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, изложить в  редакции согласно приложению № </w:t>
      </w:r>
      <w:r>
        <w:rPr>
          <w:rFonts w:ascii="Arial" w:hAnsi="Arial" w:cs="Arial"/>
          <w:bCs/>
          <w:color w:val="000000"/>
          <w:sz w:val="24"/>
          <w:szCs w:val="24"/>
        </w:rPr>
        <w:t>3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к настоящему постановлению.</w:t>
      </w:r>
    </w:p>
    <w:p w:rsidR="00F94C13" w:rsidRPr="00BD7553" w:rsidRDefault="00F94C13" w:rsidP="00684742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1.4. Приложение № 2 «Обоснование финансовых ресурсов, необходимых для реализации мероприятий муниципальной программы «Развитие физической культуры и </w:t>
      </w:r>
      <w:r w:rsidRPr="00BD7553">
        <w:rPr>
          <w:rFonts w:ascii="Arial" w:hAnsi="Arial" w:cs="Arial"/>
          <w:bCs/>
          <w:color w:val="000000"/>
          <w:sz w:val="24"/>
          <w:szCs w:val="24"/>
        </w:rPr>
        <w:t>спорта в Волоколамском муниципальном районе на 2014-2016 годы» Программы, изложить в  редакции согласно приложению № 4 к настоящему постановлению.</w:t>
      </w:r>
    </w:p>
    <w:p w:rsidR="00F94C13" w:rsidRPr="00BD7553" w:rsidRDefault="00F94C13" w:rsidP="00BD7553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BD7553">
        <w:rPr>
          <w:rFonts w:ascii="Arial" w:hAnsi="Arial" w:cs="Arial"/>
          <w:bCs/>
          <w:color w:val="000000"/>
          <w:sz w:val="24"/>
          <w:szCs w:val="24"/>
        </w:rPr>
        <w:t xml:space="preserve">  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BD7553">
        <w:rPr>
          <w:rFonts w:ascii="Arial" w:hAnsi="Arial" w:cs="Arial"/>
          <w:bCs/>
          <w:color w:val="000000"/>
          <w:sz w:val="24"/>
          <w:szCs w:val="24"/>
        </w:rPr>
        <w:t xml:space="preserve"> 2. Признать </w:t>
      </w:r>
      <w:r w:rsidRPr="00C17480">
        <w:rPr>
          <w:rFonts w:ascii="Arial" w:hAnsi="Arial" w:cs="Arial"/>
          <w:bCs/>
          <w:color w:val="000000"/>
          <w:sz w:val="24"/>
          <w:szCs w:val="24"/>
        </w:rPr>
        <w:t>утратившим силу</w:t>
      </w:r>
      <w:r w:rsidRPr="00C17480">
        <w:rPr>
          <w:rFonts w:ascii="Arial" w:hAnsi="Arial" w:cs="Arial"/>
          <w:sz w:val="24"/>
          <w:szCs w:val="24"/>
        </w:rPr>
        <w:t xml:space="preserve"> постановление главы Волоколамского муниципального района Московской области от</w:t>
      </w:r>
      <w:r>
        <w:rPr>
          <w:rFonts w:ascii="Arial" w:hAnsi="Arial" w:cs="Arial"/>
          <w:sz w:val="24"/>
          <w:szCs w:val="24"/>
        </w:rPr>
        <w:t xml:space="preserve"> 23</w:t>
      </w:r>
      <w:r w:rsidRPr="00C17480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6</w:t>
      </w:r>
      <w:r w:rsidRPr="00C17480">
        <w:rPr>
          <w:rFonts w:ascii="Arial" w:hAnsi="Arial" w:cs="Arial"/>
          <w:sz w:val="24"/>
          <w:szCs w:val="24"/>
        </w:rPr>
        <w:t xml:space="preserve">.2014 N </w:t>
      </w:r>
      <w:r>
        <w:rPr>
          <w:rFonts w:ascii="Arial" w:hAnsi="Arial" w:cs="Arial"/>
          <w:sz w:val="24"/>
          <w:szCs w:val="24"/>
        </w:rPr>
        <w:t>982</w:t>
      </w:r>
      <w:r w:rsidRPr="00C17480">
        <w:rPr>
          <w:rFonts w:ascii="Arial" w:hAnsi="Arial" w:cs="Arial"/>
          <w:sz w:val="24"/>
          <w:szCs w:val="24"/>
        </w:rPr>
        <w:t xml:space="preserve"> «</w:t>
      </w:r>
      <w:r w:rsidRPr="00C17480">
        <w:rPr>
          <w:rFonts w:ascii="Arial" w:hAnsi="Arial" w:cs="Arial"/>
          <w:bCs/>
          <w:color w:val="000000"/>
          <w:sz w:val="24"/>
          <w:szCs w:val="24"/>
        </w:rPr>
        <w:t>О внесении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изменений в постановление главы Волоколамского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>муниципальног</w:t>
      </w:r>
      <w:r>
        <w:rPr>
          <w:rFonts w:ascii="Arial" w:hAnsi="Arial" w:cs="Arial"/>
          <w:bCs/>
          <w:color w:val="000000"/>
          <w:sz w:val="24"/>
          <w:szCs w:val="24"/>
        </w:rPr>
        <w:t>о района Московской области от 14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>.1</w:t>
      </w:r>
      <w:r>
        <w:rPr>
          <w:rFonts w:ascii="Arial" w:hAnsi="Arial" w:cs="Arial"/>
          <w:bCs/>
          <w:color w:val="000000"/>
          <w:sz w:val="24"/>
          <w:szCs w:val="24"/>
        </w:rPr>
        <w:t>0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>.201</w:t>
      </w:r>
      <w:r>
        <w:rPr>
          <w:rFonts w:ascii="Arial" w:hAnsi="Arial" w:cs="Arial"/>
          <w:bCs/>
          <w:color w:val="000000"/>
          <w:sz w:val="24"/>
          <w:szCs w:val="24"/>
        </w:rPr>
        <w:t>3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№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3252</w:t>
      </w:r>
      <w:r w:rsidRPr="00BD7553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.</w:t>
      </w:r>
      <w:r w:rsidRPr="00BD7553">
        <w:rPr>
          <w:rFonts w:ascii="Arial" w:hAnsi="Arial" w:cs="Arial"/>
          <w:bCs/>
          <w:color w:val="000000"/>
          <w:sz w:val="24"/>
          <w:szCs w:val="24"/>
        </w:rPr>
        <w:t xml:space="preserve">  </w:t>
      </w:r>
    </w:p>
    <w:p w:rsidR="00F94C13" w:rsidRPr="00A77A84" w:rsidRDefault="00F94C13" w:rsidP="00BD7553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BD7553">
        <w:rPr>
          <w:rFonts w:ascii="Arial" w:hAnsi="Arial" w:cs="Arial"/>
          <w:bCs/>
          <w:color w:val="000000"/>
          <w:sz w:val="24"/>
          <w:szCs w:val="24"/>
        </w:rPr>
        <w:t xml:space="preserve">     </w:t>
      </w:r>
      <w:r>
        <w:rPr>
          <w:rFonts w:ascii="Arial" w:hAnsi="Arial" w:cs="Arial"/>
          <w:bCs/>
          <w:color w:val="000000"/>
          <w:sz w:val="24"/>
          <w:szCs w:val="24"/>
        </w:rPr>
        <w:t>3</w:t>
      </w:r>
      <w:r w:rsidRPr="00BD7553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BD7553">
        <w:rPr>
          <w:rFonts w:ascii="Arial" w:hAnsi="Arial" w:cs="Arial"/>
          <w:sz w:val="24"/>
          <w:szCs w:val="24"/>
        </w:rPr>
        <w:t>Опубликовать</w:t>
      </w:r>
      <w:r w:rsidRPr="00A77A84">
        <w:rPr>
          <w:rFonts w:ascii="Arial" w:hAnsi="Arial" w:cs="Arial"/>
          <w:sz w:val="24"/>
          <w:szCs w:val="24"/>
        </w:rPr>
        <w:t xml:space="preserve"> настоящее постановление в официальном печатном издании «Волоколамский край» и разместить на официальном информационном Интернет – сайте  администрации Волоколамского муниципального района Московской области.</w:t>
      </w:r>
    </w:p>
    <w:p w:rsidR="00F94C13" w:rsidRPr="0031199D" w:rsidRDefault="00F94C13" w:rsidP="00BD7553">
      <w:pPr>
        <w:shd w:val="clear" w:color="auto" w:fill="FFFFFF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A77A84">
        <w:rPr>
          <w:rFonts w:ascii="Arial" w:hAnsi="Arial" w:cs="Arial"/>
          <w:color w:val="000000"/>
          <w:sz w:val="24"/>
          <w:szCs w:val="24"/>
        </w:rPr>
        <w:t xml:space="preserve">     </w:t>
      </w:r>
      <w:r>
        <w:rPr>
          <w:rFonts w:ascii="Arial" w:hAnsi="Arial" w:cs="Arial"/>
          <w:color w:val="000000"/>
          <w:sz w:val="24"/>
          <w:szCs w:val="24"/>
        </w:rPr>
        <w:t>4</w:t>
      </w:r>
      <w:r w:rsidRPr="00A77A84">
        <w:rPr>
          <w:rFonts w:ascii="Arial" w:hAnsi="Arial" w:cs="Arial"/>
          <w:color w:val="000000"/>
          <w:sz w:val="24"/>
          <w:szCs w:val="24"/>
        </w:rPr>
        <w:t>. Контроль за исполнением настоящего постановления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 возложить на   заместителя главы администрации Волоколамского муниципального района  </w:t>
      </w:r>
      <w:r>
        <w:rPr>
          <w:rFonts w:ascii="Arial" w:hAnsi="Arial" w:cs="Arial"/>
          <w:color w:val="000000"/>
          <w:sz w:val="24"/>
          <w:szCs w:val="24"/>
        </w:rPr>
        <w:t>Е.В. Крестинину</w:t>
      </w:r>
      <w:r w:rsidRPr="0031199D">
        <w:rPr>
          <w:rFonts w:ascii="Arial" w:hAnsi="Arial" w:cs="Arial"/>
          <w:color w:val="000000"/>
          <w:sz w:val="24"/>
          <w:szCs w:val="24"/>
        </w:rPr>
        <w:t>.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 </w:t>
      </w:r>
    </w:p>
    <w:p w:rsidR="00F94C13" w:rsidRDefault="00F94C13" w:rsidP="00BD7553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F94C13" w:rsidRDefault="00F94C13" w:rsidP="00AD2A24">
      <w:pPr>
        <w:rPr>
          <w:rFonts w:ascii="Arial" w:hAnsi="Arial" w:cs="Arial"/>
          <w:bCs/>
          <w:color w:val="000000"/>
          <w:sz w:val="24"/>
          <w:szCs w:val="24"/>
        </w:rPr>
      </w:pPr>
    </w:p>
    <w:p w:rsidR="00F94C13" w:rsidRDefault="00F94C13" w:rsidP="00B53E9B">
      <w:pPr>
        <w:shd w:val="clear" w:color="auto" w:fill="FFFFFF"/>
        <w:tabs>
          <w:tab w:val="left" w:pos="-270"/>
        </w:tabs>
        <w:ind w:left="15" w:hanging="15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Глава </w:t>
      </w:r>
    </w:p>
    <w:p w:rsidR="00F94C13" w:rsidRDefault="00F94C13" w:rsidP="004D69AB">
      <w:pPr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/>
          <w:sz w:val="24"/>
          <w:szCs w:val="24"/>
        </w:rPr>
        <w:t>Волоколамского муниципального района       Е.В. Гаврилов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p w:rsidR="00F94C13" w:rsidRDefault="00F94C13" w:rsidP="004D69AB">
      <w:pPr>
        <w:rPr>
          <w:rFonts w:ascii="Arial" w:hAnsi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center"/>
        <w:rPr>
          <w:rFonts w:ascii="Arial" w:hAnsi="Arial" w:cs="Arial"/>
          <w:sz w:val="24"/>
          <w:szCs w:val="24"/>
        </w:rPr>
      </w:pPr>
    </w:p>
    <w:p w:rsidR="00F94C13" w:rsidRDefault="00F94C13" w:rsidP="00DE71AC">
      <w:pPr>
        <w:jc w:val="both"/>
        <w:rPr>
          <w:rFonts w:ascii="Arial" w:hAnsi="Arial" w:cs="Arial"/>
          <w:color w:val="000000"/>
          <w:sz w:val="24"/>
          <w:szCs w:val="24"/>
        </w:rPr>
      </w:pPr>
    </w:p>
    <w:sectPr w:rsidR="00F94C13" w:rsidSect="00CD41F6">
      <w:pgSz w:w="11906" w:h="16838"/>
      <w:pgMar w:top="1134" w:right="567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DB4"/>
    <w:rsid w:val="00012F6F"/>
    <w:rsid w:val="00026CC0"/>
    <w:rsid w:val="0005268E"/>
    <w:rsid w:val="00075CFB"/>
    <w:rsid w:val="00094103"/>
    <w:rsid w:val="000976CF"/>
    <w:rsid w:val="000D4628"/>
    <w:rsid w:val="000E5DAA"/>
    <w:rsid w:val="00125F22"/>
    <w:rsid w:val="00143EC9"/>
    <w:rsid w:val="0014656D"/>
    <w:rsid w:val="001811F2"/>
    <w:rsid w:val="001960C3"/>
    <w:rsid w:val="001B71C2"/>
    <w:rsid w:val="001F72AB"/>
    <w:rsid w:val="00206E28"/>
    <w:rsid w:val="00206FFB"/>
    <w:rsid w:val="00252819"/>
    <w:rsid w:val="00260231"/>
    <w:rsid w:val="002656FC"/>
    <w:rsid w:val="0029195E"/>
    <w:rsid w:val="00292CA6"/>
    <w:rsid w:val="002F68E3"/>
    <w:rsid w:val="0031199D"/>
    <w:rsid w:val="003367EE"/>
    <w:rsid w:val="0036636A"/>
    <w:rsid w:val="00393951"/>
    <w:rsid w:val="003B6BD1"/>
    <w:rsid w:val="003C334F"/>
    <w:rsid w:val="00415117"/>
    <w:rsid w:val="00453D90"/>
    <w:rsid w:val="004B5A9B"/>
    <w:rsid w:val="004D69AB"/>
    <w:rsid w:val="00505C23"/>
    <w:rsid w:val="0051542D"/>
    <w:rsid w:val="0055755E"/>
    <w:rsid w:val="005719D7"/>
    <w:rsid w:val="00590FD5"/>
    <w:rsid w:val="00592B34"/>
    <w:rsid w:val="00595D57"/>
    <w:rsid w:val="005963E2"/>
    <w:rsid w:val="005C78F1"/>
    <w:rsid w:val="005E6ACB"/>
    <w:rsid w:val="0063248F"/>
    <w:rsid w:val="006449DA"/>
    <w:rsid w:val="00672DA0"/>
    <w:rsid w:val="00684742"/>
    <w:rsid w:val="006B581C"/>
    <w:rsid w:val="006C4FB8"/>
    <w:rsid w:val="006E1FE7"/>
    <w:rsid w:val="006F60C2"/>
    <w:rsid w:val="00701E9D"/>
    <w:rsid w:val="00705FA3"/>
    <w:rsid w:val="007563F3"/>
    <w:rsid w:val="00774008"/>
    <w:rsid w:val="00785801"/>
    <w:rsid w:val="00786FFF"/>
    <w:rsid w:val="007A01C4"/>
    <w:rsid w:val="007A7805"/>
    <w:rsid w:val="007D02B6"/>
    <w:rsid w:val="007D22CD"/>
    <w:rsid w:val="007D2F0F"/>
    <w:rsid w:val="00822B77"/>
    <w:rsid w:val="00845037"/>
    <w:rsid w:val="008A226B"/>
    <w:rsid w:val="008A517F"/>
    <w:rsid w:val="008B08BC"/>
    <w:rsid w:val="008C5B67"/>
    <w:rsid w:val="008D6B24"/>
    <w:rsid w:val="00901D5C"/>
    <w:rsid w:val="009048FC"/>
    <w:rsid w:val="0096263C"/>
    <w:rsid w:val="009C5437"/>
    <w:rsid w:val="009D5A8D"/>
    <w:rsid w:val="00A003EB"/>
    <w:rsid w:val="00A216AF"/>
    <w:rsid w:val="00A43709"/>
    <w:rsid w:val="00A758C1"/>
    <w:rsid w:val="00A77A84"/>
    <w:rsid w:val="00A92856"/>
    <w:rsid w:val="00A95490"/>
    <w:rsid w:val="00AB07E1"/>
    <w:rsid w:val="00AD2A24"/>
    <w:rsid w:val="00AD2DB4"/>
    <w:rsid w:val="00AF7764"/>
    <w:rsid w:val="00AF7A94"/>
    <w:rsid w:val="00B02CFE"/>
    <w:rsid w:val="00B22EA4"/>
    <w:rsid w:val="00B53E9B"/>
    <w:rsid w:val="00B634E7"/>
    <w:rsid w:val="00B7054A"/>
    <w:rsid w:val="00B76628"/>
    <w:rsid w:val="00B97BB3"/>
    <w:rsid w:val="00B97CC6"/>
    <w:rsid w:val="00BA09CA"/>
    <w:rsid w:val="00BA41FE"/>
    <w:rsid w:val="00BB5022"/>
    <w:rsid w:val="00BC1816"/>
    <w:rsid w:val="00BC44FC"/>
    <w:rsid w:val="00BD7553"/>
    <w:rsid w:val="00BE20DB"/>
    <w:rsid w:val="00BE57D8"/>
    <w:rsid w:val="00BF1988"/>
    <w:rsid w:val="00C17480"/>
    <w:rsid w:val="00C3352B"/>
    <w:rsid w:val="00C379D9"/>
    <w:rsid w:val="00C5130A"/>
    <w:rsid w:val="00CD41F6"/>
    <w:rsid w:val="00CF1A62"/>
    <w:rsid w:val="00D02E3F"/>
    <w:rsid w:val="00D92F87"/>
    <w:rsid w:val="00DA0134"/>
    <w:rsid w:val="00DB0A0E"/>
    <w:rsid w:val="00DC040D"/>
    <w:rsid w:val="00DE71AC"/>
    <w:rsid w:val="00E02706"/>
    <w:rsid w:val="00E26CA0"/>
    <w:rsid w:val="00E312D1"/>
    <w:rsid w:val="00E35A14"/>
    <w:rsid w:val="00E421A0"/>
    <w:rsid w:val="00E46115"/>
    <w:rsid w:val="00E513F0"/>
    <w:rsid w:val="00E65DA4"/>
    <w:rsid w:val="00E67F39"/>
    <w:rsid w:val="00E83ADF"/>
    <w:rsid w:val="00EA2D4A"/>
    <w:rsid w:val="00EB0975"/>
    <w:rsid w:val="00EF30D4"/>
    <w:rsid w:val="00F02341"/>
    <w:rsid w:val="00F06B68"/>
    <w:rsid w:val="00F175F1"/>
    <w:rsid w:val="00F30172"/>
    <w:rsid w:val="00F55E0D"/>
    <w:rsid w:val="00F6240F"/>
    <w:rsid w:val="00F94C13"/>
    <w:rsid w:val="00FA7E39"/>
    <w:rsid w:val="00FC6A2F"/>
    <w:rsid w:val="00FE6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DB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D2D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2DB4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AD2A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74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217</TotalTime>
  <Pages>2</Pages>
  <Words>429</Words>
  <Characters>2447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Muhina_M</dc:creator>
  <cp:keywords/>
  <dc:description/>
  <cp:lastModifiedBy>Starikova_A</cp:lastModifiedBy>
  <cp:revision>15</cp:revision>
  <cp:lastPrinted>2014-09-25T11:01:00Z</cp:lastPrinted>
  <dcterms:created xsi:type="dcterms:W3CDTF">2014-06-01T16:09:00Z</dcterms:created>
  <dcterms:modified xsi:type="dcterms:W3CDTF">2014-09-25T11:02:00Z</dcterms:modified>
</cp:coreProperties>
</file>