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EE" w:rsidRDefault="000E58EE" w:rsidP="00020914">
      <w:pPr>
        <w:shd w:val="clear" w:color="auto" w:fill="FFFFFF"/>
        <w:jc w:val="center"/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</w:pPr>
      <w:r w:rsidRPr="005D5C51">
        <w:rPr>
          <w:noProof/>
          <w:sz w:val="22"/>
          <w:szCs w:val="2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.5pt;height:62.25pt;visibility:visible" filled="t">
            <v:imagedata r:id="rId4" o:title="" gain="61604f"/>
          </v:shape>
        </w:pict>
      </w:r>
    </w:p>
    <w:p w:rsidR="000E58EE" w:rsidRDefault="000E58EE" w:rsidP="00020914">
      <w:pPr>
        <w:shd w:val="clear" w:color="auto" w:fill="FFFFFF"/>
        <w:spacing w:before="105"/>
        <w:jc w:val="center"/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</w:pPr>
      <w:r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  <w:t>ГЛАВА</w:t>
      </w:r>
    </w:p>
    <w:p w:rsidR="000E58EE" w:rsidRDefault="000E58EE" w:rsidP="00020914">
      <w:pPr>
        <w:shd w:val="clear" w:color="auto" w:fill="FFFFFF"/>
        <w:spacing w:before="105" w:line="540" w:lineRule="exact"/>
        <w:jc w:val="center"/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</w:pPr>
      <w:r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  <w:t>ВОЛОКОЛАМСКОГО  МУНИЦИПАЛЬНОГО  РАЙОНА</w:t>
      </w:r>
    </w:p>
    <w:p w:rsidR="000E58EE" w:rsidRDefault="000E58EE" w:rsidP="00020914">
      <w:pPr>
        <w:shd w:val="clear" w:color="auto" w:fill="FFFFFF"/>
        <w:spacing w:before="105" w:line="540" w:lineRule="exact"/>
        <w:jc w:val="center"/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</w:pPr>
      <w:r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  <w:t>МОСКОВСКОЙ  ОБЛАСТИ</w:t>
      </w:r>
    </w:p>
    <w:p w:rsidR="000E58EE" w:rsidRDefault="000E58EE" w:rsidP="00020914">
      <w:pPr>
        <w:shd w:val="clear" w:color="auto" w:fill="FFFFFF"/>
        <w:spacing w:before="255"/>
        <w:jc w:val="center"/>
        <w:rPr>
          <w:rFonts w:ascii="Palatino Linotype" w:hAnsi="Palatino Linotype" w:cs="Palatino Linotype"/>
          <w:b/>
          <w:bCs/>
          <w:color w:val="003366"/>
          <w:spacing w:val="121"/>
          <w:sz w:val="36"/>
          <w:szCs w:val="36"/>
        </w:rPr>
      </w:pPr>
      <w:r>
        <w:rPr>
          <w:rFonts w:ascii="Palatino Linotype" w:hAnsi="Palatino Linotype" w:cs="Palatino Linotype"/>
          <w:b/>
          <w:bCs/>
          <w:color w:val="003366"/>
          <w:spacing w:val="121"/>
          <w:sz w:val="36"/>
          <w:szCs w:val="36"/>
        </w:rPr>
        <w:t>ПОСТАНОВЛЕНИЕ</w:t>
      </w:r>
    </w:p>
    <w:p w:rsidR="000E58EE" w:rsidRDefault="000E58EE" w:rsidP="00020914">
      <w:pPr>
        <w:shd w:val="clear" w:color="auto" w:fill="FFFFFF"/>
        <w:spacing w:before="100" w:after="100"/>
        <w:jc w:val="center"/>
        <w:rPr>
          <w:rFonts w:ascii="Palatino Linotype" w:hAnsi="Palatino Linotype" w:cs="Palatino Linotype"/>
          <w:color w:val="003366"/>
          <w:spacing w:val="121"/>
        </w:rPr>
      </w:pPr>
      <w:r>
        <w:rPr>
          <w:rFonts w:ascii="Palatino Linotype" w:hAnsi="Palatino Linotype" w:cs="Palatino Linotype"/>
          <w:color w:val="003366"/>
          <w:spacing w:val="121"/>
        </w:rPr>
        <w:t xml:space="preserve">  </w:t>
      </w:r>
    </w:p>
    <w:p w:rsidR="000E58EE" w:rsidRDefault="000E58EE" w:rsidP="00020914">
      <w:pPr>
        <w:shd w:val="clear" w:color="auto" w:fill="FFFFFF"/>
        <w:spacing w:before="100" w:after="100"/>
        <w:ind w:left="-567" w:right="-284"/>
        <w:jc w:val="center"/>
        <w:rPr>
          <w:rFonts w:ascii="Palatino Linotype" w:hAnsi="Palatino Linotype" w:cs="Palatino Linotype"/>
          <w:color w:val="003366"/>
          <w:sz w:val="24"/>
          <w:szCs w:val="24"/>
        </w:rPr>
      </w:pPr>
      <w:r>
        <w:rPr>
          <w:rFonts w:ascii="Palatino Linotype" w:hAnsi="Palatino Linotype" w:cs="Palatino Linotype"/>
          <w:color w:val="003366"/>
          <w:sz w:val="24"/>
          <w:szCs w:val="24"/>
        </w:rPr>
        <w:t>От___</w:t>
      </w:r>
      <w:r>
        <w:rPr>
          <w:rFonts w:ascii="Palatino Linotype" w:hAnsi="Palatino Linotype" w:cs="Palatino Linotype"/>
          <w:color w:val="003366"/>
          <w:sz w:val="24"/>
          <w:szCs w:val="24"/>
          <w:u w:val="single"/>
        </w:rPr>
        <w:t>_14.10.2013______</w:t>
      </w:r>
      <w:r>
        <w:rPr>
          <w:rFonts w:ascii="Palatino Linotype" w:hAnsi="Palatino Linotype" w:cs="Palatino Linotype"/>
          <w:color w:val="003366"/>
          <w:sz w:val="24"/>
          <w:szCs w:val="24"/>
        </w:rPr>
        <w:t>__                                                                            №________</w:t>
      </w:r>
      <w:r w:rsidRPr="00FA335F">
        <w:rPr>
          <w:rFonts w:ascii="Palatino Linotype" w:hAnsi="Palatino Linotype" w:cs="Palatino Linotype"/>
          <w:color w:val="003366"/>
          <w:sz w:val="24"/>
          <w:szCs w:val="24"/>
          <w:u w:val="single"/>
        </w:rPr>
        <w:t>3250</w:t>
      </w:r>
      <w:r>
        <w:rPr>
          <w:rFonts w:ascii="Palatino Linotype" w:hAnsi="Palatino Linotype" w:cs="Palatino Linotype"/>
          <w:color w:val="003366"/>
          <w:sz w:val="24"/>
          <w:szCs w:val="24"/>
        </w:rPr>
        <w:t>___</w:t>
      </w:r>
      <w:r>
        <w:rPr>
          <w:rFonts w:ascii="Palatino Linotype" w:hAnsi="Palatino Linotype" w:cs="Palatino Linotype"/>
          <w:color w:val="003366"/>
          <w:sz w:val="24"/>
          <w:szCs w:val="24"/>
          <w:u w:val="single"/>
        </w:rPr>
        <w:t>___</w:t>
      </w:r>
      <w:r w:rsidRPr="0029660B">
        <w:rPr>
          <w:rFonts w:ascii="Palatino Linotype" w:hAnsi="Palatino Linotype" w:cs="Palatino Linotype"/>
          <w:color w:val="003366"/>
          <w:sz w:val="24"/>
          <w:szCs w:val="24"/>
          <w:u w:val="single"/>
        </w:rPr>
        <w:t>__</w:t>
      </w:r>
    </w:p>
    <w:p w:rsidR="000E58EE" w:rsidRDefault="000E58EE" w:rsidP="00020914">
      <w:pPr>
        <w:shd w:val="clear" w:color="auto" w:fill="FFFFFF"/>
        <w:spacing w:before="100" w:after="100"/>
        <w:rPr>
          <w:smallCaps/>
          <w:color w:val="003366"/>
        </w:rPr>
      </w:pPr>
      <w:r>
        <w:rPr>
          <w:smallCaps/>
          <w:color w:val="003366"/>
        </w:rPr>
        <w:t xml:space="preserve">                                                                                                      г. Волоколамск</w:t>
      </w:r>
    </w:p>
    <w:p w:rsidR="000E58EE" w:rsidRDefault="000E58EE" w:rsidP="00020914"/>
    <w:p w:rsidR="000E58EE" w:rsidRPr="00513FF7" w:rsidRDefault="000E58EE" w:rsidP="00020914">
      <w:pPr>
        <w:rPr>
          <w:sz w:val="24"/>
          <w:szCs w:val="24"/>
        </w:rPr>
      </w:pPr>
    </w:p>
    <w:p w:rsidR="000E58EE" w:rsidRPr="00513FF7" w:rsidRDefault="000E58EE" w:rsidP="00020914">
      <w:pPr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 xml:space="preserve">Об утверждении </w:t>
      </w:r>
      <w:r w:rsidRPr="00020914">
        <w:rPr>
          <w:rFonts w:ascii="Arial" w:hAnsi="Arial" w:cs="Arial"/>
          <w:sz w:val="24"/>
          <w:szCs w:val="24"/>
        </w:rPr>
        <w:t>Муниципальной программы</w:t>
      </w:r>
    </w:p>
    <w:p w:rsidR="000E58EE" w:rsidRDefault="000E58EE" w:rsidP="00692428">
      <w:pPr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20914">
        <w:rPr>
          <w:rFonts w:ascii="Arial" w:hAnsi="Arial" w:cs="Arial"/>
          <w:sz w:val="24"/>
          <w:szCs w:val="24"/>
        </w:rPr>
        <w:t xml:space="preserve">«Молодое поколение Волоколамского муниципального района </w:t>
      </w:r>
    </w:p>
    <w:p w:rsidR="000E58EE" w:rsidRPr="00513FF7" w:rsidRDefault="000E58EE" w:rsidP="00692428">
      <w:pPr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20914">
        <w:rPr>
          <w:rFonts w:ascii="Arial" w:hAnsi="Arial" w:cs="Arial"/>
          <w:sz w:val="24"/>
          <w:szCs w:val="24"/>
        </w:rPr>
        <w:t>на 2014 – 2016 годы»</w:t>
      </w:r>
    </w:p>
    <w:p w:rsidR="000E58EE" w:rsidRPr="00513FF7" w:rsidRDefault="000E58EE" w:rsidP="00020914">
      <w:pPr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0E58EE" w:rsidRPr="00513FF7" w:rsidRDefault="000E58EE" w:rsidP="00020914">
      <w:pPr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0E58EE" w:rsidRPr="00513FF7" w:rsidRDefault="000E58EE" w:rsidP="00692428">
      <w:pPr>
        <w:autoSpaceDN w:val="0"/>
        <w:adjustRightInd w:val="0"/>
        <w:ind w:left="-142" w:right="-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513FF7">
        <w:rPr>
          <w:rFonts w:ascii="Arial" w:hAnsi="Arial" w:cs="Arial"/>
          <w:sz w:val="24"/>
          <w:szCs w:val="24"/>
        </w:rPr>
        <w:t xml:space="preserve">В соответствии с  Федеральным </w:t>
      </w:r>
      <w:hyperlink r:id="rId5" w:history="1">
        <w:r w:rsidRPr="00513FF7">
          <w:rPr>
            <w:rFonts w:ascii="Arial" w:hAnsi="Arial" w:cs="Arial"/>
            <w:sz w:val="24"/>
            <w:szCs w:val="24"/>
          </w:rPr>
          <w:t>законом</w:t>
        </w:r>
      </w:hyperlink>
      <w:r w:rsidRPr="00513FF7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020914">
        <w:rPr>
          <w:rFonts w:ascii="Arial" w:hAnsi="Arial" w:cs="Arial"/>
          <w:sz w:val="24"/>
          <w:szCs w:val="24"/>
        </w:rPr>
        <w:t>Закон</w:t>
      </w:r>
      <w:r>
        <w:rPr>
          <w:rFonts w:ascii="Arial" w:hAnsi="Arial" w:cs="Arial"/>
          <w:sz w:val="24"/>
          <w:szCs w:val="24"/>
        </w:rPr>
        <w:t>ом</w:t>
      </w:r>
      <w:r w:rsidRPr="00020914">
        <w:rPr>
          <w:rFonts w:ascii="Arial" w:hAnsi="Arial" w:cs="Arial"/>
          <w:sz w:val="24"/>
          <w:szCs w:val="24"/>
        </w:rPr>
        <w:t xml:space="preserve"> Московской области № 155/2003-ОЗ «О государственной молодежной политике в Московской области»</w:t>
      </w:r>
      <w:r w:rsidRPr="00513FF7">
        <w:rPr>
          <w:rFonts w:ascii="Arial" w:hAnsi="Arial" w:cs="Arial"/>
          <w:sz w:val="24"/>
          <w:szCs w:val="24"/>
        </w:rPr>
        <w:t xml:space="preserve">, руководствуясь Уставом Волоколамского муниципального района, а также </w:t>
      </w:r>
      <w:r>
        <w:rPr>
          <w:rFonts w:ascii="Arial" w:hAnsi="Arial" w:cs="Arial"/>
          <w:sz w:val="24"/>
          <w:szCs w:val="24"/>
        </w:rPr>
        <w:t>в целях</w:t>
      </w:r>
      <w:r w:rsidRPr="00513FF7">
        <w:rPr>
          <w:rFonts w:ascii="Arial" w:hAnsi="Arial" w:cs="Arial"/>
          <w:sz w:val="24"/>
          <w:szCs w:val="24"/>
        </w:rPr>
        <w:t xml:space="preserve"> </w:t>
      </w:r>
      <w:r w:rsidRPr="00020914">
        <w:rPr>
          <w:rFonts w:ascii="Arial" w:hAnsi="Arial" w:cs="Arial"/>
          <w:sz w:val="24"/>
          <w:szCs w:val="24"/>
        </w:rPr>
        <w:t>совершенствовани</w:t>
      </w:r>
      <w:r>
        <w:rPr>
          <w:rFonts w:ascii="Arial" w:hAnsi="Arial" w:cs="Arial"/>
          <w:sz w:val="24"/>
          <w:szCs w:val="24"/>
        </w:rPr>
        <w:t>я</w:t>
      </w:r>
      <w:r w:rsidRPr="00020914">
        <w:rPr>
          <w:rFonts w:ascii="Arial" w:hAnsi="Arial" w:cs="Arial"/>
          <w:sz w:val="24"/>
          <w:szCs w:val="24"/>
        </w:rPr>
        <w:t xml:space="preserve"> условий для успешного развития потенциала молодежи и ее эффективной самореализации в интересах социально-экономического, общественно-политического и культурного развития Волоколамского муниципального района</w:t>
      </w:r>
      <w:r>
        <w:rPr>
          <w:rFonts w:ascii="Arial" w:hAnsi="Arial" w:cs="Arial"/>
          <w:sz w:val="24"/>
          <w:szCs w:val="24"/>
        </w:rPr>
        <w:t xml:space="preserve">, </w:t>
      </w:r>
      <w:r w:rsidRPr="00513FF7">
        <w:rPr>
          <w:rFonts w:ascii="Arial" w:hAnsi="Arial" w:cs="Arial"/>
          <w:sz w:val="24"/>
          <w:szCs w:val="24"/>
        </w:rPr>
        <w:t>ПОСТАНОВЛЯЮ:</w:t>
      </w:r>
    </w:p>
    <w:p w:rsidR="000E58EE" w:rsidRPr="00513FF7" w:rsidRDefault="000E58EE" w:rsidP="00692428">
      <w:pPr>
        <w:autoSpaceDN w:val="0"/>
        <w:adjustRightInd w:val="0"/>
        <w:ind w:left="-142" w:right="-134" w:firstLine="540"/>
        <w:jc w:val="both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 xml:space="preserve">1. Утвердить Муниципальную </w:t>
      </w:r>
      <w:hyperlink w:anchor="Par33" w:history="1">
        <w:r w:rsidRPr="00513FF7">
          <w:rPr>
            <w:rFonts w:ascii="Arial" w:hAnsi="Arial" w:cs="Arial"/>
            <w:sz w:val="24"/>
            <w:szCs w:val="24"/>
          </w:rPr>
          <w:t>программу</w:t>
        </w:r>
      </w:hyperlink>
      <w:r w:rsidRPr="00513FF7">
        <w:rPr>
          <w:rFonts w:ascii="Arial" w:hAnsi="Arial" w:cs="Arial"/>
          <w:sz w:val="24"/>
          <w:szCs w:val="24"/>
        </w:rPr>
        <w:t xml:space="preserve"> </w:t>
      </w:r>
      <w:r w:rsidRPr="00020914">
        <w:rPr>
          <w:rFonts w:ascii="Arial" w:hAnsi="Arial" w:cs="Arial"/>
          <w:sz w:val="24"/>
          <w:szCs w:val="24"/>
        </w:rPr>
        <w:t>«Молодое поколение Волоколамского муниципального района на 2014 – 2016 годы»</w:t>
      </w:r>
      <w:r w:rsidRPr="00513FF7">
        <w:rPr>
          <w:rFonts w:ascii="Arial" w:hAnsi="Arial" w:cs="Arial"/>
          <w:sz w:val="24"/>
          <w:szCs w:val="24"/>
        </w:rPr>
        <w:t xml:space="preserve"> (прилагается).</w:t>
      </w:r>
    </w:p>
    <w:p w:rsidR="000E58EE" w:rsidRPr="00513FF7" w:rsidRDefault="000E58EE" w:rsidP="00692428">
      <w:pPr>
        <w:autoSpaceDN w:val="0"/>
        <w:adjustRightInd w:val="0"/>
        <w:ind w:left="-142" w:right="-134" w:firstLine="540"/>
        <w:jc w:val="both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 xml:space="preserve">2. Опубликовать </w:t>
      </w:r>
      <w:r>
        <w:rPr>
          <w:rFonts w:ascii="Arial" w:hAnsi="Arial" w:cs="Arial"/>
          <w:sz w:val="24"/>
          <w:szCs w:val="24"/>
        </w:rPr>
        <w:t xml:space="preserve">настоящее постановление в официальном печатном издании «Волоколамский край» и разместить </w:t>
      </w:r>
      <w:r w:rsidRPr="00513FF7">
        <w:rPr>
          <w:rFonts w:ascii="Arial" w:hAnsi="Arial" w:cs="Arial"/>
          <w:sz w:val="24"/>
          <w:szCs w:val="24"/>
        </w:rPr>
        <w:t>на официальном</w:t>
      </w:r>
      <w:r>
        <w:rPr>
          <w:rFonts w:ascii="Arial" w:hAnsi="Arial" w:cs="Arial"/>
          <w:sz w:val="24"/>
          <w:szCs w:val="24"/>
        </w:rPr>
        <w:t xml:space="preserve"> информационном Интернет-</w:t>
      </w:r>
      <w:r w:rsidRPr="00513FF7">
        <w:rPr>
          <w:rFonts w:ascii="Arial" w:hAnsi="Arial" w:cs="Arial"/>
          <w:sz w:val="24"/>
          <w:szCs w:val="24"/>
        </w:rPr>
        <w:t xml:space="preserve"> сайте администрации Волоколамского муниципального района</w:t>
      </w:r>
      <w:r>
        <w:rPr>
          <w:rFonts w:ascii="Arial" w:hAnsi="Arial" w:cs="Arial"/>
          <w:sz w:val="24"/>
          <w:szCs w:val="24"/>
        </w:rPr>
        <w:t xml:space="preserve"> Московской области</w:t>
      </w:r>
      <w:r w:rsidRPr="00513FF7">
        <w:rPr>
          <w:rFonts w:ascii="Arial" w:hAnsi="Arial" w:cs="Arial"/>
          <w:sz w:val="24"/>
          <w:szCs w:val="24"/>
        </w:rPr>
        <w:t>.</w:t>
      </w:r>
    </w:p>
    <w:p w:rsidR="000E58EE" w:rsidRPr="00513FF7" w:rsidRDefault="000E58EE" w:rsidP="00692428">
      <w:pPr>
        <w:autoSpaceDN w:val="0"/>
        <w:adjustRightInd w:val="0"/>
        <w:ind w:left="-142" w:right="-134" w:firstLine="540"/>
        <w:jc w:val="both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>3. Контроль за исполнением настоящего постановления возложить на заместителя главы администрации Волок</w:t>
      </w:r>
      <w:r>
        <w:rPr>
          <w:rFonts w:ascii="Arial" w:hAnsi="Arial" w:cs="Arial"/>
          <w:sz w:val="24"/>
          <w:szCs w:val="24"/>
        </w:rPr>
        <w:t xml:space="preserve">оламского муниципального района </w:t>
      </w:r>
      <w:r w:rsidRPr="00513FF7">
        <w:rPr>
          <w:rFonts w:ascii="Arial" w:hAnsi="Arial" w:cs="Arial"/>
          <w:sz w:val="24"/>
          <w:szCs w:val="24"/>
        </w:rPr>
        <w:t>Е.В.</w:t>
      </w:r>
      <w:r>
        <w:rPr>
          <w:rFonts w:ascii="Arial" w:hAnsi="Arial" w:cs="Arial"/>
          <w:sz w:val="24"/>
          <w:szCs w:val="24"/>
        </w:rPr>
        <w:t xml:space="preserve"> </w:t>
      </w:r>
      <w:r w:rsidRPr="00513FF7">
        <w:rPr>
          <w:rFonts w:ascii="Arial" w:hAnsi="Arial" w:cs="Arial"/>
          <w:sz w:val="24"/>
          <w:szCs w:val="24"/>
        </w:rPr>
        <w:t xml:space="preserve">Крестинину. </w:t>
      </w:r>
    </w:p>
    <w:p w:rsidR="000E58EE" w:rsidRPr="00513FF7" w:rsidRDefault="000E58EE" w:rsidP="00692428">
      <w:pPr>
        <w:autoSpaceDN w:val="0"/>
        <w:adjustRightInd w:val="0"/>
        <w:ind w:left="-142" w:right="-134"/>
        <w:jc w:val="both"/>
        <w:rPr>
          <w:rFonts w:ascii="Arial" w:hAnsi="Arial" w:cs="Arial"/>
          <w:sz w:val="24"/>
          <w:szCs w:val="24"/>
        </w:rPr>
      </w:pPr>
    </w:p>
    <w:p w:rsidR="000E58EE" w:rsidRPr="00513FF7" w:rsidRDefault="000E58EE" w:rsidP="00692428">
      <w:pPr>
        <w:autoSpaceDN w:val="0"/>
        <w:adjustRightInd w:val="0"/>
        <w:ind w:left="-142" w:right="-134"/>
        <w:jc w:val="both"/>
        <w:rPr>
          <w:rFonts w:ascii="Arial" w:hAnsi="Arial" w:cs="Arial"/>
          <w:sz w:val="24"/>
          <w:szCs w:val="24"/>
        </w:rPr>
      </w:pPr>
    </w:p>
    <w:p w:rsidR="000E58EE" w:rsidRDefault="000E58EE" w:rsidP="008B5554">
      <w:pPr>
        <w:pStyle w:val="BodyTextIndent"/>
        <w:ind w:right="-134" w:firstLine="0"/>
        <w:jc w:val="left"/>
        <w:rPr>
          <w:rFonts w:ascii="Arial" w:hAnsi="Arial" w:cs="Arial"/>
        </w:rPr>
      </w:pPr>
    </w:p>
    <w:p w:rsidR="000E58EE" w:rsidRPr="00181729" w:rsidRDefault="000E58EE" w:rsidP="008B5554">
      <w:pPr>
        <w:pStyle w:val="BodyTextIndent"/>
        <w:ind w:left="-142" w:right="-134" w:firstLine="0"/>
        <w:jc w:val="left"/>
        <w:rPr>
          <w:rFonts w:ascii="Arial" w:hAnsi="Arial" w:cs="Arial"/>
        </w:rPr>
      </w:pPr>
      <w:r w:rsidRPr="00181729">
        <w:rPr>
          <w:rFonts w:ascii="Arial" w:hAnsi="Arial" w:cs="Arial"/>
        </w:rPr>
        <w:t xml:space="preserve">Первый заместитель главы </w:t>
      </w:r>
      <w:r w:rsidRPr="00181729">
        <w:rPr>
          <w:rFonts w:ascii="Arial" w:hAnsi="Arial" w:cs="Arial"/>
        </w:rPr>
        <w:br/>
        <w:t xml:space="preserve">администрации Волоколамского </w:t>
      </w:r>
      <w:r w:rsidRPr="00181729">
        <w:rPr>
          <w:rFonts w:ascii="Arial" w:hAnsi="Arial" w:cs="Arial"/>
        </w:rPr>
        <w:br/>
        <w:t xml:space="preserve">муниципального района           </w:t>
      </w:r>
      <w:r>
        <w:rPr>
          <w:rFonts w:ascii="Arial" w:hAnsi="Arial" w:cs="Arial"/>
        </w:rPr>
        <w:t xml:space="preserve">                      </w:t>
      </w:r>
      <w:r w:rsidRPr="00181729">
        <w:rPr>
          <w:rFonts w:ascii="Arial" w:hAnsi="Arial" w:cs="Arial"/>
        </w:rPr>
        <w:t>А.В. Григорьев</w:t>
      </w:r>
    </w:p>
    <w:p w:rsidR="000E58EE" w:rsidRDefault="000E58EE" w:rsidP="00692428">
      <w:pPr>
        <w:autoSpaceDN w:val="0"/>
        <w:adjustRightInd w:val="0"/>
        <w:ind w:left="-142" w:right="-134"/>
        <w:rPr>
          <w:rFonts w:ascii="Arial" w:hAnsi="Arial" w:cs="Arial"/>
          <w:sz w:val="24"/>
          <w:szCs w:val="24"/>
        </w:rPr>
      </w:pPr>
    </w:p>
    <w:p w:rsidR="000E58EE" w:rsidRDefault="000E58EE" w:rsidP="00020914">
      <w:pPr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E58EE" w:rsidRDefault="000E58EE" w:rsidP="00020914">
      <w:pPr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E58EE" w:rsidRDefault="000E58EE" w:rsidP="00020914">
      <w:pPr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E58EE" w:rsidRDefault="000E58EE" w:rsidP="00020914">
      <w:pPr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E58EE" w:rsidRPr="00513FF7" w:rsidRDefault="000E58EE" w:rsidP="00232453">
      <w:pPr>
        <w:ind w:right="-134"/>
        <w:jc w:val="both"/>
        <w:outlineLvl w:val="0"/>
      </w:pPr>
    </w:p>
    <w:sectPr w:rsidR="000E58EE" w:rsidRPr="00513FF7" w:rsidSect="00692428">
      <w:pgSz w:w="11906" w:h="16838"/>
      <w:pgMar w:top="1134" w:right="707" w:bottom="1134" w:left="12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914"/>
    <w:rsid w:val="00004FD3"/>
    <w:rsid w:val="000071C1"/>
    <w:rsid w:val="00016B5B"/>
    <w:rsid w:val="00020914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946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58EE"/>
    <w:rsid w:val="000E785E"/>
    <w:rsid w:val="000E7AD0"/>
    <w:rsid w:val="000F0E2E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28A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4118"/>
    <w:rsid w:val="00146335"/>
    <w:rsid w:val="00152EA0"/>
    <w:rsid w:val="001534D7"/>
    <w:rsid w:val="00153CDE"/>
    <w:rsid w:val="00161394"/>
    <w:rsid w:val="00163930"/>
    <w:rsid w:val="00167169"/>
    <w:rsid w:val="00175A72"/>
    <w:rsid w:val="00176067"/>
    <w:rsid w:val="00180C3E"/>
    <w:rsid w:val="00181729"/>
    <w:rsid w:val="001817B4"/>
    <w:rsid w:val="00185C13"/>
    <w:rsid w:val="00192972"/>
    <w:rsid w:val="001A2C37"/>
    <w:rsid w:val="001A484E"/>
    <w:rsid w:val="001A4BAD"/>
    <w:rsid w:val="001A4E0D"/>
    <w:rsid w:val="001A72C6"/>
    <w:rsid w:val="001A7A70"/>
    <w:rsid w:val="001B1EF5"/>
    <w:rsid w:val="001B3F3F"/>
    <w:rsid w:val="001B5516"/>
    <w:rsid w:val="001B60EB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453"/>
    <w:rsid w:val="00232A61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9660B"/>
    <w:rsid w:val="002A3CA7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52A0"/>
    <w:rsid w:val="003A56A7"/>
    <w:rsid w:val="003A7E5B"/>
    <w:rsid w:val="003B05D7"/>
    <w:rsid w:val="003B0ED9"/>
    <w:rsid w:val="003B1E81"/>
    <w:rsid w:val="003B4141"/>
    <w:rsid w:val="003B5E31"/>
    <w:rsid w:val="003B663A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3FF7"/>
    <w:rsid w:val="00515277"/>
    <w:rsid w:val="0052780F"/>
    <w:rsid w:val="00527F68"/>
    <w:rsid w:val="00530E21"/>
    <w:rsid w:val="00532B5B"/>
    <w:rsid w:val="00534E24"/>
    <w:rsid w:val="00534EC0"/>
    <w:rsid w:val="0053669E"/>
    <w:rsid w:val="00536831"/>
    <w:rsid w:val="00541467"/>
    <w:rsid w:val="00541DD9"/>
    <w:rsid w:val="005429F5"/>
    <w:rsid w:val="00542EEC"/>
    <w:rsid w:val="005430AF"/>
    <w:rsid w:val="00543F05"/>
    <w:rsid w:val="005447AB"/>
    <w:rsid w:val="005507A8"/>
    <w:rsid w:val="005538C2"/>
    <w:rsid w:val="00553CBB"/>
    <w:rsid w:val="0055504F"/>
    <w:rsid w:val="005550C5"/>
    <w:rsid w:val="00557906"/>
    <w:rsid w:val="00561EB3"/>
    <w:rsid w:val="005646DA"/>
    <w:rsid w:val="0056529C"/>
    <w:rsid w:val="00566B3C"/>
    <w:rsid w:val="0056746E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B2442"/>
    <w:rsid w:val="005B2DBB"/>
    <w:rsid w:val="005B2ED8"/>
    <w:rsid w:val="005B33FB"/>
    <w:rsid w:val="005B5977"/>
    <w:rsid w:val="005B73FA"/>
    <w:rsid w:val="005C1ACE"/>
    <w:rsid w:val="005C3680"/>
    <w:rsid w:val="005C409E"/>
    <w:rsid w:val="005D0B83"/>
    <w:rsid w:val="005D219F"/>
    <w:rsid w:val="005D3933"/>
    <w:rsid w:val="005D4741"/>
    <w:rsid w:val="005D5C5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306"/>
    <w:rsid w:val="006449DC"/>
    <w:rsid w:val="00645398"/>
    <w:rsid w:val="00647E1A"/>
    <w:rsid w:val="00647E46"/>
    <w:rsid w:val="00650762"/>
    <w:rsid w:val="00653562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2428"/>
    <w:rsid w:val="00694FC5"/>
    <w:rsid w:val="006A4290"/>
    <w:rsid w:val="006A51FA"/>
    <w:rsid w:val="006A7964"/>
    <w:rsid w:val="006B23E7"/>
    <w:rsid w:val="006C0859"/>
    <w:rsid w:val="006C5D36"/>
    <w:rsid w:val="006C67E4"/>
    <w:rsid w:val="006C780D"/>
    <w:rsid w:val="006C7A5F"/>
    <w:rsid w:val="006D2D92"/>
    <w:rsid w:val="006D335D"/>
    <w:rsid w:val="006D4AA1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79DB"/>
    <w:rsid w:val="00711F79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85909"/>
    <w:rsid w:val="00794443"/>
    <w:rsid w:val="007944A9"/>
    <w:rsid w:val="00794BC3"/>
    <w:rsid w:val="0079714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B5554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CA3"/>
    <w:rsid w:val="00962488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337F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22E6"/>
    <w:rsid w:val="00A9384A"/>
    <w:rsid w:val="00A9405B"/>
    <w:rsid w:val="00A968A7"/>
    <w:rsid w:val="00A9759F"/>
    <w:rsid w:val="00A97FD5"/>
    <w:rsid w:val="00AB1EAD"/>
    <w:rsid w:val="00AB2CFF"/>
    <w:rsid w:val="00AB36F4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BF06C6"/>
    <w:rsid w:val="00C00739"/>
    <w:rsid w:val="00C00D43"/>
    <w:rsid w:val="00C010E5"/>
    <w:rsid w:val="00C01142"/>
    <w:rsid w:val="00C05B05"/>
    <w:rsid w:val="00C10B0C"/>
    <w:rsid w:val="00C15245"/>
    <w:rsid w:val="00C17C37"/>
    <w:rsid w:val="00C237BB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0F86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E112F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350D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D39"/>
    <w:rsid w:val="00DB2EC8"/>
    <w:rsid w:val="00DB3C33"/>
    <w:rsid w:val="00DB49C6"/>
    <w:rsid w:val="00DC1319"/>
    <w:rsid w:val="00DC175A"/>
    <w:rsid w:val="00DC5C28"/>
    <w:rsid w:val="00DC67FA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314C"/>
    <w:rsid w:val="00F87842"/>
    <w:rsid w:val="00F9785E"/>
    <w:rsid w:val="00FA1284"/>
    <w:rsid w:val="00FA335F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914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20914"/>
    <w:pPr>
      <w:widowControl/>
      <w:suppressAutoHyphens w:val="0"/>
      <w:autoSpaceDE/>
      <w:ind w:firstLine="360"/>
      <w:jc w:val="both"/>
    </w:pPr>
    <w:rPr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2091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209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0914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37E759C16DCA619CC80B313727A67252036CDC04BEF4C5E2C7E64098C2DA92D9026C5EDE192FDC9L8f2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1</Pages>
  <Words>269</Words>
  <Characters>1537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11</cp:revision>
  <cp:lastPrinted>2013-10-14T13:42:00Z</cp:lastPrinted>
  <dcterms:created xsi:type="dcterms:W3CDTF">2013-09-12T07:47:00Z</dcterms:created>
  <dcterms:modified xsi:type="dcterms:W3CDTF">2013-10-15T09:35:00Z</dcterms:modified>
</cp:coreProperties>
</file>