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D1" w:rsidRDefault="006927D1" w:rsidP="00020914">
      <w:pPr>
        <w:shd w:val="clear" w:color="auto" w:fill="FFFFFF"/>
        <w:jc w:val="center"/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</w:pPr>
      <w:r w:rsidRPr="007629D3">
        <w:rPr>
          <w:noProof/>
          <w:sz w:val="22"/>
          <w:szCs w:val="2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.5pt;height:62.25pt;visibility:visible" filled="t">
            <v:imagedata r:id="rId4" o:title="" gain="61604f"/>
          </v:shape>
        </w:pict>
      </w:r>
    </w:p>
    <w:p w:rsidR="006927D1" w:rsidRDefault="006927D1" w:rsidP="00020914">
      <w:pPr>
        <w:shd w:val="clear" w:color="auto" w:fill="FFFFFF"/>
        <w:spacing w:before="105"/>
        <w:jc w:val="center"/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  <w:t>ГЛАВА</w:t>
      </w:r>
    </w:p>
    <w:p w:rsidR="006927D1" w:rsidRDefault="006927D1" w:rsidP="0002091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>ВОЛОКОЛАМСКОГО  МУНИЦИПАЛЬНОГО  РАЙОНА</w:t>
      </w:r>
    </w:p>
    <w:p w:rsidR="006927D1" w:rsidRDefault="006927D1" w:rsidP="0002091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>МОСКОВСКОЙ  ОБЛАСТИ</w:t>
      </w:r>
    </w:p>
    <w:p w:rsidR="006927D1" w:rsidRDefault="006927D1" w:rsidP="00020914">
      <w:pPr>
        <w:shd w:val="clear" w:color="auto" w:fill="FFFFFF"/>
        <w:spacing w:before="255"/>
        <w:jc w:val="center"/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  <w:t>ПОСТАНОВЛЕНИЕ</w:t>
      </w:r>
    </w:p>
    <w:p w:rsidR="006927D1" w:rsidRDefault="006927D1" w:rsidP="00020914">
      <w:pPr>
        <w:shd w:val="clear" w:color="auto" w:fill="FFFFFF"/>
        <w:spacing w:before="100" w:after="100"/>
        <w:jc w:val="center"/>
        <w:rPr>
          <w:rFonts w:ascii="Palatino Linotype" w:hAnsi="Palatino Linotype" w:cs="Palatino Linotype"/>
          <w:color w:val="003366"/>
          <w:spacing w:val="121"/>
        </w:rPr>
      </w:pPr>
      <w:r>
        <w:rPr>
          <w:rFonts w:ascii="Palatino Linotype" w:hAnsi="Palatino Linotype" w:cs="Palatino Linotype"/>
          <w:color w:val="003366"/>
          <w:spacing w:val="121"/>
        </w:rPr>
        <w:t xml:space="preserve">  </w:t>
      </w:r>
    </w:p>
    <w:p w:rsidR="006927D1" w:rsidRDefault="006927D1" w:rsidP="00020914">
      <w:pPr>
        <w:shd w:val="clear" w:color="auto" w:fill="FFFFFF"/>
        <w:spacing w:before="100" w:after="100"/>
        <w:ind w:left="-567" w:right="-284"/>
        <w:jc w:val="center"/>
        <w:rPr>
          <w:rFonts w:ascii="Palatino Linotype" w:hAnsi="Palatino Linotype" w:cs="Palatino Linotype"/>
          <w:color w:val="003366"/>
          <w:sz w:val="24"/>
          <w:szCs w:val="24"/>
        </w:rPr>
      </w:pPr>
      <w:r>
        <w:rPr>
          <w:rFonts w:ascii="Palatino Linotype" w:hAnsi="Palatino Linotype" w:cs="Palatino Linotype"/>
          <w:color w:val="003366"/>
          <w:sz w:val="24"/>
          <w:szCs w:val="24"/>
        </w:rPr>
        <w:t>От___</w:t>
      </w:r>
      <w:r w:rsidRPr="00E11EA9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14.10.2013</w:t>
      </w:r>
      <w:r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____</w:t>
      </w:r>
      <w:r>
        <w:rPr>
          <w:rFonts w:ascii="Palatino Linotype" w:hAnsi="Palatino Linotype" w:cs="Palatino Linotype"/>
          <w:color w:val="003366"/>
          <w:sz w:val="24"/>
          <w:szCs w:val="24"/>
        </w:rPr>
        <w:t>___                                                                            №_______</w:t>
      </w:r>
      <w:r w:rsidRPr="00E11EA9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3252</w:t>
      </w:r>
      <w:r>
        <w:rPr>
          <w:rFonts w:ascii="Palatino Linotype" w:hAnsi="Palatino Linotype" w:cs="Palatino Linotype"/>
          <w:color w:val="003366"/>
          <w:sz w:val="24"/>
          <w:szCs w:val="24"/>
        </w:rPr>
        <w:t>____</w:t>
      </w:r>
      <w:r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</w:t>
      </w:r>
      <w:r w:rsidRPr="0029660B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__</w:t>
      </w:r>
    </w:p>
    <w:p w:rsidR="006927D1" w:rsidRPr="00C43D65" w:rsidRDefault="006927D1" w:rsidP="00C43D65">
      <w:pPr>
        <w:shd w:val="clear" w:color="auto" w:fill="FFFFFF"/>
        <w:spacing w:before="100" w:after="100"/>
        <w:rPr>
          <w:smallCaps/>
          <w:color w:val="003366"/>
        </w:rPr>
      </w:pPr>
      <w:r>
        <w:rPr>
          <w:smallCaps/>
          <w:color w:val="003366"/>
        </w:rPr>
        <w:t xml:space="preserve">                                                                                                      г. Волоколамск</w:t>
      </w:r>
    </w:p>
    <w:p w:rsidR="006927D1" w:rsidRPr="00513FF7" w:rsidRDefault="006927D1" w:rsidP="00020914">
      <w:pPr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Об утверждении </w:t>
      </w:r>
      <w:r w:rsidRPr="00020914">
        <w:rPr>
          <w:rFonts w:ascii="Arial" w:hAnsi="Arial" w:cs="Arial"/>
          <w:sz w:val="24"/>
          <w:szCs w:val="24"/>
        </w:rPr>
        <w:t>Муниципальной программы</w:t>
      </w:r>
    </w:p>
    <w:p w:rsidR="006927D1" w:rsidRDefault="006927D1" w:rsidP="00C43D65">
      <w:pPr>
        <w:pStyle w:val="BodyText"/>
        <w:spacing w:after="0"/>
        <w:ind w:left="1021" w:right="1021" w:firstLine="919"/>
        <w:jc w:val="center"/>
        <w:rPr>
          <w:rFonts w:ascii="Arial" w:hAnsi="Arial" w:cs="Arial"/>
          <w:sz w:val="24"/>
          <w:szCs w:val="24"/>
        </w:rPr>
      </w:pPr>
      <w:r w:rsidRPr="003C6190">
        <w:rPr>
          <w:rFonts w:ascii="Arial" w:hAnsi="Arial" w:cs="Arial"/>
          <w:sz w:val="24"/>
          <w:szCs w:val="24"/>
        </w:rPr>
        <w:t>«Развитие физической культуры и спорта в Волоколамском муниципальном районе на  2014-2016 годы»</w:t>
      </w:r>
    </w:p>
    <w:p w:rsidR="006927D1" w:rsidRPr="00513FF7" w:rsidRDefault="006927D1" w:rsidP="00C43D65">
      <w:pPr>
        <w:pStyle w:val="BodyText"/>
        <w:spacing w:after="0"/>
        <w:ind w:left="1021" w:right="1021" w:firstLine="919"/>
        <w:jc w:val="center"/>
        <w:rPr>
          <w:rFonts w:ascii="Arial" w:hAnsi="Arial" w:cs="Arial"/>
          <w:sz w:val="24"/>
          <w:szCs w:val="24"/>
        </w:rPr>
      </w:pPr>
    </w:p>
    <w:p w:rsidR="006927D1" w:rsidRPr="00513FF7" w:rsidRDefault="006927D1" w:rsidP="00233FF3">
      <w:pPr>
        <w:autoSpaceDN w:val="0"/>
        <w:adjustRightInd w:val="0"/>
        <w:ind w:left="-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C43D65">
        <w:rPr>
          <w:rFonts w:ascii="Arial" w:hAnsi="Arial" w:cs="Arial"/>
          <w:sz w:val="24"/>
          <w:szCs w:val="24"/>
        </w:rPr>
        <w:t>В соответствии Федеральным законом от 04.12.2007 № 329-ФЗ «О физической культуре и спорте в Российской Федерации», Федеральной целевой Программой «Развитие физической культуры и спорта в Российской Федерации на 2006-2015 годы», утвержденной постановлением Правительства Российс</w:t>
      </w:r>
      <w:r>
        <w:rPr>
          <w:rFonts w:ascii="Arial" w:hAnsi="Arial" w:cs="Arial"/>
          <w:sz w:val="24"/>
          <w:szCs w:val="24"/>
        </w:rPr>
        <w:t xml:space="preserve">кой Федерации от 11.01.2006 № 7, </w:t>
      </w:r>
      <w:r w:rsidRPr="00C43D65">
        <w:rPr>
          <w:rFonts w:ascii="Arial" w:hAnsi="Arial" w:cs="Arial"/>
          <w:sz w:val="24"/>
          <w:szCs w:val="24"/>
        </w:rPr>
        <w:t>Законом  Московской области от 27.12.2008 № 226/2008-ОЗ «О физической культуре и спорте в Московской области», Законом   Московской области от 08.02.2002  № 3/2002-ОЗ «О детско-юношеском спорте в Московской области», со стратегией развития физической культуры и спорта в Российской Федерации на период до 2020 года, утвержденной распоряжением Правительства Российской Федерации от 07.08.2009 № 1101-р, постановлением Правительства Московской области от 28.08.2012 № 1056/32 «О разработке долгосрочной целевой программы Московской области «Развитие физической культуры и спорта в Московской области на 2013-2015 годы»,</w:t>
      </w:r>
      <w:r w:rsidRPr="00513FF7">
        <w:rPr>
          <w:rFonts w:ascii="Arial" w:hAnsi="Arial" w:cs="Arial"/>
          <w:sz w:val="24"/>
          <w:szCs w:val="24"/>
        </w:rPr>
        <w:t xml:space="preserve"> руководствуясь Уставом Волоколамского муниципального района, а также </w:t>
      </w:r>
      <w:r>
        <w:rPr>
          <w:rFonts w:ascii="Arial" w:hAnsi="Arial" w:cs="Arial"/>
          <w:sz w:val="24"/>
          <w:szCs w:val="24"/>
        </w:rPr>
        <w:t>в целях</w:t>
      </w:r>
      <w:r w:rsidRPr="00513FF7">
        <w:rPr>
          <w:rFonts w:ascii="Arial" w:hAnsi="Arial" w:cs="Arial"/>
          <w:sz w:val="24"/>
          <w:szCs w:val="24"/>
        </w:rPr>
        <w:t xml:space="preserve"> </w:t>
      </w:r>
      <w:r w:rsidRPr="00020914">
        <w:rPr>
          <w:rFonts w:ascii="Arial" w:hAnsi="Arial" w:cs="Arial"/>
          <w:sz w:val="24"/>
          <w:szCs w:val="24"/>
        </w:rPr>
        <w:t>совершенствовани</w:t>
      </w:r>
      <w:r>
        <w:rPr>
          <w:rFonts w:ascii="Arial" w:hAnsi="Arial" w:cs="Arial"/>
          <w:sz w:val="24"/>
          <w:szCs w:val="24"/>
        </w:rPr>
        <w:t>я</w:t>
      </w:r>
      <w:r w:rsidRPr="00020914">
        <w:rPr>
          <w:rFonts w:ascii="Arial" w:hAnsi="Arial" w:cs="Arial"/>
          <w:sz w:val="24"/>
          <w:szCs w:val="24"/>
        </w:rPr>
        <w:t xml:space="preserve"> условий для успешного развития </w:t>
      </w:r>
      <w:r>
        <w:rPr>
          <w:rFonts w:ascii="Arial" w:hAnsi="Arial" w:cs="Arial"/>
          <w:sz w:val="24"/>
          <w:szCs w:val="24"/>
        </w:rPr>
        <w:t>физической культуры и спорта в Волоколамском муниципальном районе</w:t>
      </w:r>
      <w:r w:rsidRPr="00020914">
        <w:rPr>
          <w:rFonts w:ascii="Arial" w:hAnsi="Arial" w:cs="Arial"/>
          <w:sz w:val="24"/>
          <w:szCs w:val="24"/>
        </w:rPr>
        <w:t xml:space="preserve"> в интересах социально-экономического, общественно-политического развития Волоколамского муниципального района</w:t>
      </w:r>
      <w:r>
        <w:rPr>
          <w:rFonts w:ascii="Arial" w:hAnsi="Arial" w:cs="Arial"/>
          <w:sz w:val="24"/>
          <w:szCs w:val="24"/>
        </w:rPr>
        <w:t xml:space="preserve">, </w:t>
      </w:r>
      <w:r w:rsidRPr="00513FF7">
        <w:rPr>
          <w:rFonts w:ascii="Arial" w:hAnsi="Arial" w:cs="Arial"/>
          <w:sz w:val="24"/>
          <w:szCs w:val="24"/>
        </w:rPr>
        <w:t>ПОСТАНОВЛЯЮ:</w:t>
      </w:r>
    </w:p>
    <w:p w:rsidR="006927D1" w:rsidRPr="00513FF7" w:rsidRDefault="006927D1" w:rsidP="00233FF3">
      <w:pPr>
        <w:autoSpaceDN w:val="0"/>
        <w:adjustRightInd w:val="0"/>
        <w:ind w:left="-142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1. Утвердить Муниципальную </w:t>
      </w:r>
      <w:hyperlink w:anchor="Par33" w:history="1">
        <w:r w:rsidRPr="00513FF7">
          <w:rPr>
            <w:rFonts w:ascii="Arial" w:hAnsi="Arial" w:cs="Arial"/>
            <w:sz w:val="24"/>
            <w:szCs w:val="24"/>
          </w:rPr>
          <w:t>программу</w:t>
        </w:r>
      </w:hyperlink>
      <w:r w:rsidRPr="00513FF7">
        <w:rPr>
          <w:rFonts w:ascii="Arial" w:hAnsi="Arial" w:cs="Arial"/>
          <w:sz w:val="24"/>
          <w:szCs w:val="24"/>
        </w:rPr>
        <w:t xml:space="preserve"> </w:t>
      </w:r>
      <w:r w:rsidRPr="003C6190">
        <w:rPr>
          <w:rFonts w:ascii="Arial" w:hAnsi="Arial" w:cs="Arial"/>
          <w:sz w:val="24"/>
          <w:szCs w:val="24"/>
        </w:rPr>
        <w:t>«Развитие физической культуры и спорта в Волоколамском муниципальном районе на 2014-2016 годы»</w:t>
      </w:r>
      <w:r w:rsidRPr="00513FF7">
        <w:rPr>
          <w:rFonts w:ascii="Arial" w:hAnsi="Arial" w:cs="Arial"/>
          <w:sz w:val="24"/>
          <w:szCs w:val="24"/>
        </w:rPr>
        <w:t xml:space="preserve"> (прилагается).</w:t>
      </w:r>
    </w:p>
    <w:p w:rsidR="006927D1" w:rsidRPr="00513FF7" w:rsidRDefault="006927D1" w:rsidP="00233FF3">
      <w:pPr>
        <w:autoSpaceDN w:val="0"/>
        <w:adjustRightInd w:val="0"/>
        <w:ind w:left="-142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 xml:space="preserve">2. Опубликовать </w:t>
      </w:r>
      <w:r>
        <w:rPr>
          <w:rFonts w:ascii="Arial" w:hAnsi="Arial" w:cs="Arial"/>
          <w:sz w:val="24"/>
          <w:szCs w:val="24"/>
        </w:rPr>
        <w:t xml:space="preserve">настоящее постановление в официальном печатном издании «Волоколамский край» и разместить </w:t>
      </w:r>
      <w:r w:rsidRPr="00513FF7">
        <w:rPr>
          <w:rFonts w:ascii="Arial" w:hAnsi="Arial" w:cs="Arial"/>
          <w:sz w:val="24"/>
          <w:szCs w:val="24"/>
        </w:rPr>
        <w:t>на официальном</w:t>
      </w:r>
      <w:r>
        <w:rPr>
          <w:rFonts w:ascii="Arial" w:hAnsi="Arial" w:cs="Arial"/>
          <w:sz w:val="24"/>
          <w:szCs w:val="24"/>
        </w:rPr>
        <w:t xml:space="preserve"> информационном Интернет-</w:t>
      </w:r>
      <w:r w:rsidRPr="00513FF7">
        <w:rPr>
          <w:rFonts w:ascii="Arial" w:hAnsi="Arial" w:cs="Arial"/>
          <w:sz w:val="24"/>
          <w:szCs w:val="24"/>
        </w:rPr>
        <w:t xml:space="preserve"> сайте администрации Волоколамского муниципального района</w:t>
      </w:r>
      <w:r>
        <w:rPr>
          <w:rFonts w:ascii="Arial" w:hAnsi="Arial" w:cs="Arial"/>
          <w:sz w:val="24"/>
          <w:szCs w:val="24"/>
        </w:rPr>
        <w:t xml:space="preserve"> Московской области</w:t>
      </w:r>
      <w:r w:rsidRPr="00513FF7">
        <w:rPr>
          <w:rFonts w:ascii="Arial" w:hAnsi="Arial" w:cs="Arial"/>
          <w:sz w:val="24"/>
          <w:szCs w:val="24"/>
        </w:rPr>
        <w:t>.</w:t>
      </w:r>
    </w:p>
    <w:p w:rsidR="006927D1" w:rsidRPr="00513FF7" w:rsidRDefault="006927D1" w:rsidP="00233FF3">
      <w:pPr>
        <w:autoSpaceDN w:val="0"/>
        <w:adjustRightInd w:val="0"/>
        <w:ind w:left="-142" w:firstLine="540"/>
        <w:jc w:val="both"/>
        <w:rPr>
          <w:rFonts w:ascii="Arial" w:hAnsi="Arial" w:cs="Arial"/>
          <w:sz w:val="24"/>
          <w:szCs w:val="24"/>
        </w:rPr>
      </w:pPr>
      <w:r w:rsidRPr="00513FF7">
        <w:rPr>
          <w:rFonts w:ascii="Arial" w:hAnsi="Arial" w:cs="Arial"/>
          <w:sz w:val="24"/>
          <w:szCs w:val="24"/>
        </w:rPr>
        <w:t>3. Контроль за исполнением настоящего постановления возложить на заместителя главы администрации Волоколамского муниципального района Е.В.</w:t>
      </w:r>
      <w:r>
        <w:rPr>
          <w:rFonts w:ascii="Arial" w:hAnsi="Arial" w:cs="Arial"/>
          <w:sz w:val="24"/>
          <w:szCs w:val="24"/>
        </w:rPr>
        <w:t xml:space="preserve"> </w:t>
      </w:r>
      <w:r w:rsidRPr="00513FF7">
        <w:rPr>
          <w:rFonts w:ascii="Arial" w:hAnsi="Arial" w:cs="Arial"/>
          <w:sz w:val="24"/>
          <w:szCs w:val="24"/>
        </w:rPr>
        <w:t xml:space="preserve">Крестинину. </w:t>
      </w:r>
    </w:p>
    <w:p w:rsidR="006927D1" w:rsidRPr="00513FF7" w:rsidRDefault="006927D1" w:rsidP="00233FF3">
      <w:pPr>
        <w:autoSpaceDN w:val="0"/>
        <w:adjustRightInd w:val="0"/>
        <w:ind w:left="-142"/>
        <w:jc w:val="both"/>
        <w:rPr>
          <w:rFonts w:ascii="Arial" w:hAnsi="Arial" w:cs="Arial"/>
          <w:sz w:val="24"/>
          <w:szCs w:val="24"/>
        </w:rPr>
      </w:pPr>
    </w:p>
    <w:p w:rsidR="006927D1" w:rsidRPr="00513FF7" w:rsidRDefault="006927D1" w:rsidP="00F734D8">
      <w:pPr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927D1" w:rsidRPr="00181729" w:rsidRDefault="006927D1" w:rsidP="00F734D8">
      <w:pPr>
        <w:pStyle w:val="BodyTextIndent"/>
        <w:ind w:right="-134" w:firstLine="0"/>
        <w:jc w:val="left"/>
        <w:rPr>
          <w:rFonts w:ascii="Arial" w:hAnsi="Arial" w:cs="Arial"/>
        </w:rPr>
      </w:pPr>
      <w:r w:rsidRPr="00181729">
        <w:rPr>
          <w:rFonts w:ascii="Arial" w:hAnsi="Arial" w:cs="Arial"/>
        </w:rPr>
        <w:t xml:space="preserve">Первый заместитель главы </w:t>
      </w:r>
      <w:r w:rsidRPr="00181729">
        <w:rPr>
          <w:rFonts w:ascii="Arial" w:hAnsi="Arial" w:cs="Arial"/>
        </w:rPr>
        <w:br/>
        <w:t xml:space="preserve">администрации Волоколамского </w:t>
      </w:r>
      <w:r w:rsidRPr="00181729">
        <w:rPr>
          <w:rFonts w:ascii="Arial" w:hAnsi="Arial" w:cs="Arial"/>
        </w:rPr>
        <w:br/>
        <w:t xml:space="preserve">муниципального района           </w:t>
      </w:r>
      <w:r>
        <w:rPr>
          <w:rFonts w:ascii="Arial" w:hAnsi="Arial" w:cs="Arial"/>
        </w:rPr>
        <w:t xml:space="preserve">                  </w:t>
      </w:r>
      <w:r w:rsidRPr="00181729">
        <w:rPr>
          <w:rFonts w:ascii="Arial" w:hAnsi="Arial" w:cs="Arial"/>
        </w:rPr>
        <w:t>А.В. Григорьев</w:t>
      </w:r>
    </w:p>
    <w:p w:rsidR="006927D1" w:rsidRPr="00513FF7" w:rsidRDefault="006927D1" w:rsidP="00232453">
      <w:pPr>
        <w:ind w:right="-134"/>
        <w:jc w:val="both"/>
        <w:outlineLvl w:val="0"/>
      </w:pPr>
    </w:p>
    <w:sectPr w:rsidR="006927D1" w:rsidRPr="00513FF7" w:rsidSect="00FE540F">
      <w:pgSz w:w="11906" w:h="16838"/>
      <w:pgMar w:top="1134" w:right="850" w:bottom="1134" w:left="12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914"/>
    <w:rsid w:val="00004FD3"/>
    <w:rsid w:val="000071C1"/>
    <w:rsid w:val="00016B5B"/>
    <w:rsid w:val="00020914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946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0E2E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4118"/>
    <w:rsid w:val="00146335"/>
    <w:rsid w:val="00152EA0"/>
    <w:rsid w:val="001534D7"/>
    <w:rsid w:val="00153CDE"/>
    <w:rsid w:val="00161394"/>
    <w:rsid w:val="00163930"/>
    <w:rsid w:val="00167169"/>
    <w:rsid w:val="00175A72"/>
    <w:rsid w:val="00176067"/>
    <w:rsid w:val="00180C3E"/>
    <w:rsid w:val="00181729"/>
    <w:rsid w:val="001817B4"/>
    <w:rsid w:val="00185C13"/>
    <w:rsid w:val="00192972"/>
    <w:rsid w:val="001A2C37"/>
    <w:rsid w:val="001A484E"/>
    <w:rsid w:val="001A4BAD"/>
    <w:rsid w:val="001A4E0D"/>
    <w:rsid w:val="001A72C6"/>
    <w:rsid w:val="001A7A70"/>
    <w:rsid w:val="001B1EF5"/>
    <w:rsid w:val="001B3F3F"/>
    <w:rsid w:val="001B5516"/>
    <w:rsid w:val="001B60EB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453"/>
    <w:rsid w:val="00232A61"/>
    <w:rsid w:val="00233FF3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35CA"/>
    <w:rsid w:val="00274831"/>
    <w:rsid w:val="00276FA4"/>
    <w:rsid w:val="0028126D"/>
    <w:rsid w:val="00290867"/>
    <w:rsid w:val="00293748"/>
    <w:rsid w:val="00294555"/>
    <w:rsid w:val="002951C1"/>
    <w:rsid w:val="00295962"/>
    <w:rsid w:val="00295DCF"/>
    <w:rsid w:val="0029660B"/>
    <w:rsid w:val="002A3CA7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52A0"/>
    <w:rsid w:val="003A56A7"/>
    <w:rsid w:val="003A7E5B"/>
    <w:rsid w:val="003B05D7"/>
    <w:rsid w:val="003B0ED9"/>
    <w:rsid w:val="003B1E81"/>
    <w:rsid w:val="003B5E31"/>
    <w:rsid w:val="003B663A"/>
    <w:rsid w:val="003C11DD"/>
    <w:rsid w:val="003C2414"/>
    <w:rsid w:val="003C5183"/>
    <w:rsid w:val="003C5CF5"/>
    <w:rsid w:val="003C6190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0C63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3FF7"/>
    <w:rsid w:val="00515277"/>
    <w:rsid w:val="0052780F"/>
    <w:rsid w:val="00527F68"/>
    <w:rsid w:val="00530E21"/>
    <w:rsid w:val="00532B5B"/>
    <w:rsid w:val="00534E24"/>
    <w:rsid w:val="00534EC0"/>
    <w:rsid w:val="0053669E"/>
    <w:rsid w:val="00536831"/>
    <w:rsid w:val="00541467"/>
    <w:rsid w:val="00541DD9"/>
    <w:rsid w:val="005429F5"/>
    <w:rsid w:val="00542EEC"/>
    <w:rsid w:val="005430AF"/>
    <w:rsid w:val="00543F05"/>
    <w:rsid w:val="005507A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33FB"/>
    <w:rsid w:val="005B5977"/>
    <w:rsid w:val="005B73FA"/>
    <w:rsid w:val="005C1ACE"/>
    <w:rsid w:val="005C3680"/>
    <w:rsid w:val="005C409E"/>
    <w:rsid w:val="005D0B83"/>
    <w:rsid w:val="005D219F"/>
    <w:rsid w:val="005D3933"/>
    <w:rsid w:val="005D4741"/>
    <w:rsid w:val="005E03A7"/>
    <w:rsid w:val="005E64A3"/>
    <w:rsid w:val="005F735E"/>
    <w:rsid w:val="005F7751"/>
    <w:rsid w:val="0060026D"/>
    <w:rsid w:val="00601B93"/>
    <w:rsid w:val="0060285B"/>
    <w:rsid w:val="0060382D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35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27D1"/>
    <w:rsid w:val="00694FC5"/>
    <w:rsid w:val="006A4290"/>
    <w:rsid w:val="006A51FA"/>
    <w:rsid w:val="006A7964"/>
    <w:rsid w:val="006B23E7"/>
    <w:rsid w:val="006C0859"/>
    <w:rsid w:val="006C5D36"/>
    <w:rsid w:val="006C67E4"/>
    <w:rsid w:val="006C780D"/>
    <w:rsid w:val="006C7A5F"/>
    <w:rsid w:val="006D2D92"/>
    <w:rsid w:val="006D335D"/>
    <w:rsid w:val="006D4AA1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29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4443"/>
    <w:rsid w:val="007944A9"/>
    <w:rsid w:val="00794BC3"/>
    <w:rsid w:val="0079714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A5730"/>
    <w:rsid w:val="008B0C64"/>
    <w:rsid w:val="008B52F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CA3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337F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304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22E6"/>
    <w:rsid w:val="00A9384A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3D65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E112F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350D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D39"/>
    <w:rsid w:val="00DB2EC8"/>
    <w:rsid w:val="00DB3C33"/>
    <w:rsid w:val="00DB49C6"/>
    <w:rsid w:val="00DC1319"/>
    <w:rsid w:val="00DC175A"/>
    <w:rsid w:val="00DC5C28"/>
    <w:rsid w:val="00DC67FA"/>
    <w:rsid w:val="00DD4EDA"/>
    <w:rsid w:val="00DE65A8"/>
    <w:rsid w:val="00DE6B53"/>
    <w:rsid w:val="00DF1416"/>
    <w:rsid w:val="00DF5680"/>
    <w:rsid w:val="00E01D83"/>
    <w:rsid w:val="00E11EA9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34D8"/>
    <w:rsid w:val="00F74C8E"/>
    <w:rsid w:val="00F74FEA"/>
    <w:rsid w:val="00F75488"/>
    <w:rsid w:val="00F7782C"/>
    <w:rsid w:val="00F80E3D"/>
    <w:rsid w:val="00F8269B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AC6"/>
    <w:rsid w:val="00FE4983"/>
    <w:rsid w:val="00FE540F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914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20914"/>
    <w:pPr>
      <w:widowControl/>
      <w:suppressAutoHyphens w:val="0"/>
      <w:autoSpaceDE/>
      <w:ind w:firstLine="360"/>
      <w:jc w:val="both"/>
    </w:pPr>
    <w:rPr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2091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209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914"/>
    <w:rPr>
      <w:rFonts w:ascii="Tahoma" w:hAnsi="Tahoma" w:cs="Tahoma"/>
      <w:sz w:val="16"/>
      <w:szCs w:val="16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C43D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43D65"/>
    <w:rPr>
      <w:rFonts w:ascii="Times New Roman" w:hAnsi="Times New Roman" w:cs="Times New Roman"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</Pages>
  <Words>354</Words>
  <Characters>2024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12</cp:revision>
  <cp:lastPrinted>2013-10-14T13:43:00Z</cp:lastPrinted>
  <dcterms:created xsi:type="dcterms:W3CDTF">2013-09-12T07:47:00Z</dcterms:created>
  <dcterms:modified xsi:type="dcterms:W3CDTF">2013-10-15T09:30:00Z</dcterms:modified>
</cp:coreProperties>
</file>